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4B827" w14:textId="0AC8A3C6" w:rsidR="00FF1C0F" w:rsidRPr="00BD0404" w:rsidRDefault="00FF1C0F" w:rsidP="00FF1C0F">
      <w:pPr>
        <w:pStyle w:val="CRCoverPage"/>
        <w:tabs>
          <w:tab w:val="right" w:pos="9639"/>
        </w:tabs>
        <w:spacing w:after="0"/>
        <w:rPr>
          <w:b/>
          <w:i/>
          <w:noProof/>
          <w:sz w:val="28"/>
          <w:lang w:eastAsia="zh-CN"/>
        </w:rPr>
      </w:pPr>
      <w:bookmarkStart w:id="0" w:name="_Hlk66440829"/>
      <w:r w:rsidRPr="00BD0404">
        <w:rPr>
          <w:b/>
          <w:noProof/>
          <w:sz w:val="24"/>
        </w:rPr>
        <w:t>3GPP TSG-CT</w:t>
      </w:r>
      <w:r w:rsidR="004B0902" w:rsidRPr="00BD0404">
        <w:rPr>
          <w:rFonts w:hint="eastAsia"/>
          <w:b/>
          <w:noProof/>
          <w:sz w:val="24"/>
          <w:lang w:eastAsia="zh-CN"/>
        </w:rPr>
        <w:t xml:space="preserve"> WG</w:t>
      </w:r>
      <w:r w:rsidR="00903A8E" w:rsidRPr="00BD0404">
        <w:rPr>
          <w:rFonts w:hint="eastAsia"/>
          <w:b/>
          <w:noProof/>
          <w:sz w:val="24"/>
          <w:lang w:eastAsia="zh-CN"/>
        </w:rPr>
        <w:t>1</w:t>
      </w:r>
      <w:r w:rsidRPr="00BD0404">
        <w:rPr>
          <w:b/>
          <w:noProof/>
          <w:sz w:val="24"/>
        </w:rPr>
        <w:t xml:space="preserve"> Meeting #</w:t>
      </w:r>
      <w:r w:rsidR="00903A8E" w:rsidRPr="00BD0404">
        <w:rPr>
          <w:rFonts w:hint="eastAsia"/>
          <w:b/>
          <w:noProof/>
          <w:sz w:val="24"/>
          <w:lang w:eastAsia="zh-CN"/>
        </w:rPr>
        <w:t>13</w:t>
      </w:r>
      <w:r w:rsidR="00E1037C" w:rsidRPr="00BD0404">
        <w:rPr>
          <w:rFonts w:hint="eastAsia"/>
          <w:b/>
          <w:noProof/>
          <w:sz w:val="24"/>
          <w:lang w:eastAsia="zh-CN"/>
        </w:rPr>
        <w:t>9</w:t>
      </w:r>
      <w:r w:rsidRPr="00BD0404">
        <w:rPr>
          <w:b/>
          <w:i/>
          <w:noProof/>
          <w:sz w:val="28"/>
        </w:rPr>
        <w:tab/>
      </w:r>
      <w:r w:rsidRPr="00BD0404">
        <w:rPr>
          <w:b/>
          <w:noProof/>
          <w:sz w:val="24"/>
        </w:rPr>
        <w:t>C</w:t>
      </w:r>
      <w:r w:rsidR="00903A8E" w:rsidRPr="00BD0404">
        <w:rPr>
          <w:rFonts w:hint="eastAsia"/>
          <w:b/>
          <w:noProof/>
          <w:sz w:val="24"/>
          <w:lang w:eastAsia="zh-CN"/>
        </w:rPr>
        <w:t>1</w:t>
      </w:r>
      <w:r w:rsidRPr="00BD0404">
        <w:rPr>
          <w:b/>
          <w:noProof/>
          <w:sz w:val="24"/>
        </w:rPr>
        <w:t>-22</w:t>
      </w:r>
      <w:r w:rsidR="00CD4E70">
        <w:rPr>
          <w:rFonts w:hint="eastAsia"/>
          <w:b/>
          <w:noProof/>
          <w:sz w:val="24"/>
          <w:lang w:eastAsia="zh-CN"/>
        </w:rPr>
        <w:t>6738</w:t>
      </w:r>
      <w:bookmarkStart w:id="1" w:name="_GoBack"/>
      <w:bookmarkEnd w:id="1"/>
    </w:p>
    <w:p w14:paraId="155966DE" w14:textId="5E904DBA" w:rsidR="00FF1C0F" w:rsidRPr="00BD0404" w:rsidRDefault="00A15B74" w:rsidP="00FF1C0F">
      <w:pPr>
        <w:pStyle w:val="CRCoverPage"/>
        <w:outlineLvl w:val="0"/>
        <w:rPr>
          <w:b/>
          <w:noProof/>
          <w:sz w:val="24"/>
        </w:rPr>
      </w:pPr>
      <w:r w:rsidRPr="00BD0404">
        <w:rPr>
          <w:b/>
          <w:noProof/>
          <w:sz w:val="24"/>
        </w:rPr>
        <w:t>Toulouse, France,</w:t>
      </w:r>
      <w:r w:rsidR="00FF1C0F" w:rsidRPr="00BD0404">
        <w:rPr>
          <w:b/>
          <w:noProof/>
          <w:sz w:val="24"/>
        </w:rPr>
        <w:t xml:space="preserve"> </w:t>
      </w:r>
      <w:r w:rsidR="00FE7AC2" w:rsidRPr="00BD0404">
        <w:rPr>
          <w:rFonts w:hint="eastAsia"/>
          <w:b/>
          <w:noProof/>
          <w:sz w:val="24"/>
          <w:lang w:eastAsia="zh-CN"/>
        </w:rPr>
        <w:t>1</w:t>
      </w:r>
      <w:r w:rsidR="00E1037C" w:rsidRPr="00BD0404">
        <w:rPr>
          <w:rFonts w:hint="eastAsia"/>
          <w:b/>
          <w:noProof/>
          <w:sz w:val="24"/>
          <w:lang w:eastAsia="zh-CN"/>
        </w:rPr>
        <w:t>4</w:t>
      </w:r>
      <w:r w:rsidR="004B0902" w:rsidRPr="00BD0404">
        <w:rPr>
          <w:b/>
          <w:noProof/>
          <w:sz w:val="24"/>
          <w:vertAlign w:val="superscript"/>
        </w:rPr>
        <w:t>th</w:t>
      </w:r>
      <w:r w:rsidR="004B0902" w:rsidRPr="00BD0404">
        <w:rPr>
          <w:b/>
          <w:noProof/>
          <w:sz w:val="24"/>
        </w:rPr>
        <w:t xml:space="preserve"> – </w:t>
      </w:r>
      <w:r w:rsidR="00FE7AC2" w:rsidRPr="00BD0404">
        <w:rPr>
          <w:rFonts w:hint="eastAsia"/>
          <w:b/>
          <w:noProof/>
          <w:sz w:val="24"/>
          <w:lang w:eastAsia="zh-CN"/>
        </w:rPr>
        <w:t>1</w:t>
      </w:r>
      <w:r w:rsidR="00E1037C" w:rsidRPr="00BD0404">
        <w:rPr>
          <w:rFonts w:hint="eastAsia"/>
          <w:b/>
          <w:noProof/>
          <w:sz w:val="24"/>
          <w:lang w:eastAsia="zh-CN"/>
        </w:rPr>
        <w:t>8</w:t>
      </w:r>
      <w:r w:rsidR="004B0902" w:rsidRPr="00BD0404">
        <w:rPr>
          <w:b/>
          <w:noProof/>
          <w:sz w:val="24"/>
          <w:vertAlign w:val="superscript"/>
        </w:rPr>
        <w:t>th</w:t>
      </w:r>
      <w:r w:rsidR="00FF1C0F" w:rsidRPr="00BD0404">
        <w:rPr>
          <w:b/>
          <w:noProof/>
          <w:sz w:val="24"/>
        </w:rPr>
        <w:t xml:space="preserve"> </w:t>
      </w:r>
      <w:r w:rsidR="00E1037C" w:rsidRPr="00BD0404">
        <w:rPr>
          <w:rFonts w:hint="eastAsia"/>
          <w:b/>
          <w:noProof/>
          <w:sz w:val="24"/>
          <w:lang w:eastAsia="zh-CN"/>
        </w:rPr>
        <w:t>Novem</w:t>
      </w:r>
      <w:r w:rsidR="00FE7AC2" w:rsidRPr="00BD0404">
        <w:rPr>
          <w:rFonts w:hint="eastAsia"/>
          <w:b/>
          <w:noProof/>
          <w:sz w:val="24"/>
          <w:lang w:eastAsia="zh-CN"/>
        </w:rPr>
        <w:t>ber</w:t>
      </w:r>
      <w:r w:rsidR="00FF1C0F" w:rsidRPr="00BD0404">
        <w:rPr>
          <w:b/>
          <w:noProof/>
          <w:sz w:val="24"/>
        </w:rPr>
        <w:t xml:space="preserve"> 2022</w:t>
      </w:r>
    </w:p>
    <w:p w14:paraId="5B8A3A2F" w14:textId="7E2A8A97" w:rsidR="00E66C7D" w:rsidRPr="00BD0404" w:rsidRDefault="00E66C7D" w:rsidP="00E66C7D">
      <w:pPr>
        <w:pStyle w:val="CRCoverPage"/>
        <w:tabs>
          <w:tab w:val="right" w:pos="9639"/>
        </w:tabs>
        <w:spacing w:after="0"/>
        <w:rPr>
          <w:b/>
          <w:noProof/>
          <w:sz w:val="24"/>
        </w:rPr>
      </w:pPr>
      <w:r w:rsidRPr="00BD0404">
        <w:rPr>
          <w:b/>
          <w:noProof/>
          <w:sz w:val="24"/>
        </w:rPr>
        <w:tab/>
      </w:r>
    </w:p>
    <w:p w14:paraId="44B4BF4F" w14:textId="65021C68" w:rsidR="00193BC9" w:rsidRPr="00BD0404" w:rsidRDefault="00193BC9" w:rsidP="00193BC9">
      <w:pPr>
        <w:spacing w:after="120"/>
        <w:ind w:left="1985" w:hanging="1985"/>
        <w:rPr>
          <w:rFonts w:ascii="Arial" w:eastAsiaTheme="minorEastAsia" w:hAnsi="Arial" w:cs="Arial"/>
          <w:b/>
          <w:bCs/>
          <w:lang w:eastAsia="zh-CN"/>
        </w:rPr>
      </w:pPr>
      <w:r w:rsidRPr="00BD0404">
        <w:rPr>
          <w:rFonts w:ascii="Arial" w:hAnsi="Arial" w:cs="Arial"/>
          <w:b/>
          <w:bCs/>
        </w:rPr>
        <w:t>Source:</w:t>
      </w:r>
      <w:r w:rsidRPr="00BD0404">
        <w:rPr>
          <w:rFonts w:ascii="Arial" w:hAnsi="Arial" w:cs="Arial"/>
          <w:b/>
          <w:bCs/>
        </w:rPr>
        <w:tab/>
      </w:r>
      <w:r w:rsidR="009E7893" w:rsidRPr="00BD0404">
        <w:rPr>
          <w:rFonts w:ascii="Arial" w:eastAsiaTheme="minorEastAsia" w:hAnsi="Arial" w:cs="Arial" w:hint="eastAsia"/>
          <w:b/>
          <w:bCs/>
          <w:lang w:eastAsia="zh-CN"/>
        </w:rPr>
        <w:t>CATT</w:t>
      </w:r>
      <w:r w:rsidR="00360EE1" w:rsidRPr="00BD0404">
        <w:rPr>
          <w:rFonts w:ascii="Arial" w:eastAsiaTheme="minorEastAsia" w:hAnsi="Arial" w:cs="Arial" w:hint="eastAsia"/>
          <w:b/>
          <w:bCs/>
          <w:lang w:eastAsia="zh-CN"/>
        </w:rPr>
        <w:t>, OPPO</w:t>
      </w:r>
    </w:p>
    <w:p w14:paraId="651C08E6" w14:textId="154E6116" w:rsidR="00193BC9" w:rsidRPr="00BD0404" w:rsidRDefault="00193BC9" w:rsidP="00193BC9">
      <w:pPr>
        <w:spacing w:after="120"/>
        <w:ind w:left="1985" w:hanging="1985"/>
        <w:rPr>
          <w:rFonts w:ascii="Arial" w:hAnsi="Arial" w:cs="Arial"/>
          <w:b/>
          <w:bCs/>
        </w:rPr>
      </w:pPr>
      <w:r w:rsidRPr="00BD0404">
        <w:rPr>
          <w:rFonts w:ascii="Arial" w:hAnsi="Arial" w:cs="Arial"/>
          <w:b/>
          <w:bCs/>
        </w:rPr>
        <w:t>Title:</w:t>
      </w:r>
      <w:r w:rsidRPr="00BD0404">
        <w:rPr>
          <w:rFonts w:ascii="Arial" w:hAnsi="Arial" w:cs="Arial"/>
          <w:b/>
          <w:bCs/>
        </w:rPr>
        <w:tab/>
        <w:t>D</w:t>
      </w:r>
      <w:r w:rsidRPr="00BD0404">
        <w:rPr>
          <w:rFonts w:ascii="Arial" w:hAnsi="Arial" w:cs="Arial" w:hint="eastAsia"/>
          <w:b/>
          <w:bCs/>
        </w:rPr>
        <w:t>iscussion</w:t>
      </w:r>
      <w:r w:rsidRPr="00BD0404">
        <w:rPr>
          <w:rFonts w:ascii="Arial" w:hAnsi="Arial" w:cs="Arial"/>
          <w:b/>
          <w:bCs/>
        </w:rPr>
        <w:t xml:space="preserve"> on CT aspects of proximity based services in 5GS</w:t>
      </w:r>
      <w:r w:rsidRPr="00BD0404">
        <w:rPr>
          <w:rFonts w:ascii="Arial" w:hAnsi="Arial" w:cs="Arial" w:hint="eastAsia"/>
          <w:b/>
          <w:bCs/>
        </w:rPr>
        <w:t xml:space="preserve"> Phase 2</w:t>
      </w:r>
    </w:p>
    <w:p w14:paraId="7F8E392A" w14:textId="114FC2C5" w:rsidR="00193BC9" w:rsidRPr="00BD0404" w:rsidRDefault="00193BC9" w:rsidP="00193BC9">
      <w:pPr>
        <w:spacing w:after="120"/>
        <w:ind w:left="1985" w:hanging="1985"/>
        <w:rPr>
          <w:rFonts w:ascii="Arial" w:hAnsi="Arial" w:cs="Arial"/>
          <w:b/>
          <w:bCs/>
        </w:rPr>
      </w:pPr>
      <w:r w:rsidRPr="00BD0404">
        <w:rPr>
          <w:rFonts w:ascii="Arial" w:hAnsi="Arial" w:cs="Arial"/>
          <w:b/>
          <w:bCs/>
        </w:rPr>
        <w:t>Agenda item:</w:t>
      </w:r>
      <w:r w:rsidRPr="00BD0404">
        <w:rPr>
          <w:rFonts w:ascii="Arial" w:hAnsi="Arial" w:cs="Arial"/>
          <w:b/>
          <w:bCs/>
        </w:rPr>
        <w:tab/>
      </w:r>
      <w:r w:rsidRPr="00BD0404">
        <w:rPr>
          <w:rFonts w:ascii="Arial" w:eastAsia="Batang" w:hAnsi="Arial"/>
          <w:b/>
          <w:lang w:eastAsia="zh-CN"/>
        </w:rPr>
        <w:t>1</w:t>
      </w:r>
      <w:r w:rsidRPr="00BD0404">
        <w:rPr>
          <w:rFonts w:ascii="Arial" w:eastAsiaTheme="minorEastAsia" w:hAnsi="Arial" w:hint="eastAsia"/>
          <w:b/>
          <w:lang w:eastAsia="zh-CN"/>
        </w:rPr>
        <w:t>8</w:t>
      </w:r>
      <w:r w:rsidRPr="00BD0404">
        <w:rPr>
          <w:rFonts w:ascii="Arial" w:eastAsia="Batang" w:hAnsi="Arial"/>
          <w:b/>
          <w:lang w:eastAsia="zh-CN"/>
        </w:rPr>
        <w:t>.</w:t>
      </w:r>
      <w:r w:rsidRPr="00BD0404">
        <w:rPr>
          <w:rFonts w:ascii="Arial" w:eastAsiaTheme="minorEastAsia" w:hAnsi="Arial" w:hint="eastAsia"/>
          <w:b/>
          <w:lang w:eastAsia="zh-CN"/>
        </w:rPr>
        <w:t>1.</w:t>
      </w:r>
      <w:r w:rsidR="004B1B03" w:rsidRPr="00BD0404">
        <w:rPr>
          <w:rFonts w:ascii="Arial" w:eastAsiaTheme="minorEastAsia" w:hAnsi="Arial" w:hint="eastAsia"/>
          <w:b/>
          <w:lang w:eastAsia="zh-CN"/>
        </w:rPr>
        <w:t>2</w:t>
      </w:r>
    </w:p>
    <w:p w14:paraId="0E3409C1" w14:textId="37ECCB11" w:rsidR="00193BC9" w:rsidRPr="00BD0404" w:rsidRDefault="00193BC9" w:rsidP="00193BC9">
      <w:pPr>
        <w:spacing w:after="120"/>
        <w:ind w:left="1985" w:hanging="1985"/>
        <w:rPr>
          <w:rFonts w:ascii="Arial" w:hAnsi="Arial" w:cs="Arial"/>
          <w:b/>
          <w:bCs/>
        </w:rPr>
      </w:pPr>
      <w:r w:rsidRPr="00BD0404">
        <w:rPr>
          <w:rFonts w:ascii="Arial" w:hAnsi="Arial" w:cs="Arial"/>
          <w:b/>
          <w:bCs/>
        </w:rPr>
        <w:t>Document for:</w:t>
      </w:r>
      <w:r w:rsidRPr="00BD0404">
        <w:rPr>
          <w:rFonts w:ascii="Arial" w:hAnsi="Arial" w:cs="Arial"/>
          <w:b/>
          <w:bCs/>
        </w:rPr>
        <w:tab/>
        <w:t>DISCUSSION</w:t>
      </w:r>
    </w:p>
    <w:p w14:paraId="7D66F093" w14:textId="77777777" w:rsidR="00193BC9" w:rsidRPr="00BD0404" w:rsidRDefault="00193BC9" w:rsidP="00193BC9">
      <w:pPr>
        <w:pBdr>
          <w:bottom w:val="single" w:sz="4" w:space="1" w:color="auto"/>
        </w:pBdr>
        <w:rPr>
          <w:rFonts w:ascii="Arial" w:hAnsi="Arial" w:cs="Arial"/>
          <w:b/>
          <w:bCs/>
        </w:rPr>
      </w:pPr>
    </w:p>
    <w:p w14:paraId="658DA718" w14:textId="77777777" w:rsidR="000D15F7" w:rsidRPr="00BD0404" w:rsidRDefault="000D15F7" w:rsidP="000D15F7">
      <w:pPr>
        <w:pStyle w:val="CRCoverPage"/>
        <w:rPr>
          <w:b/>
          <w:noProof/>
          <w:lang w:val="fr-FR" w:eastAsia="zh-CN"/>
        </w:rPr>
      </w:pPr>
      <w:r w:rsidRPr="00BD0404">
        <w:rPr>
          <w:b/>
          <w:noProof/>
        </w:rPr>
        <w:t>1</w:t>
      </w:r>
      <w:r w:rsidRPr="00BD0404">
        <w:rPr>
          <w:b/>
          <w:noProof/>
          <w:lang w:val="fr-FR"/>
        </w:rPr>
        <w:t>. Introduction</w:t>
      </w:r>
    </w:p>
    <w:p w14:paraId="712831D5" w14:textId="2028F664" w:rsidR="00193BC9" w:rsidRPr="00BD0404" w:rsidRDefault="00342FB8" w:rsidP="00193BC9">
      <w:pPr>
        <w:rPr>
          <w:rFonts w:ascii="Arial" w:eastAsiaTheme="minorEastAsia" w:hAnsi="Arial" w:cs="Arial"/>
          <w:b/>
          <w:bCs/>
          <w:lang w:eastAsia="zh-CN"/>
        </w:rPr>
      </w:pPr>
      <w:r w:rsidRPr="00BD0404">
        <w:rPr>
          <w:rFonts w:hint="eastAsia"/>
        </w:rPr>
        <w:t>This</w:t>
      </w:r>
      <w:r w:rsidRPr="00BD0404">
        <w:rPr>
          <w:rFonts w:eastAsiaTheme="minorEastAsia" w:hint="eastAsia"/>
          <w:lang w:eastAsia="zh-CN"/>
        </w:rPr>
        <w:t xml:space="preserve"> contribution provides discussions for the proposed Rel-18 WID of</w:t>
      </w:r>
      <w:r w:rsidRPr="00BD0404">
        <w:rPr>
          <w:rFonts w:eastAsiaTheme="minorEastAsia"/>
          <w:lang w:eastAsia="zh-CN"/>
        </w:rPr>
        <w:t xml:space="preserve"> CT aspects of proximity based services in 5GS</w:t>
      </w:r>
      <w:r w:rsidRPr="00BD0404">
        <w:rPr>
          <w:rFonts w:eastAsiaTheme="minorEastAsia" w:hint="eastAsia"/>
          <w:lang w:eastAsia="zh-CN"/>
        </w:rPr>
        <w:t xml:space="preserve"> Phase 2, including </w:t>
      </w:r>
      <w:r w:rsidRPr="00BD0404">
        <w:rPr>
          <w:rFonts w:eastAsiaTheme="minorEastAsia"/>
          <w:lang w:eastAsia="zh-CN"/>
        </w:rPr>
        <w:t>Stage 2 progress on proximity based services in 5GS Phase 2</w:t>
      </w:r>
      <w:r w:rsidRPr="00BD0404">
        <w:rPr>
          <w:rFonts w:eastAsiaTheme="minorEastAsia" w:hint="eastAsia"/>
          <w:lang w:eastAsia="zh-CN"/>
        </w:rPr>
        <w:t>,</w:t>
      </w:r>
      <w:r w:rsidRPr="00BD0404">
        <w:t xml:space="preserve"> </w:t>
      </w:r>
      <w:r w:rsidRPr="00BD0404">
        <w:rPr>
          <w:rFonts w:eastAsiaTheme="minorEastAsia" w:hint="eastAsia"/>
          <w:lang w:eastAsia="zh-CN"/>
        </w:rPr>
        <w:t>a</w:t>
      </w:r>
      <w:r w:rsidRPr="00BD0404">
        <w:rPr>
          <w:rFonts w:eastAsiaTheme="minorEastAsia"/>
          <w:lang w:eastAsia="zh-CN"/>
        </w:rPr>
        <w:t>naly</w:t>
      </w:r>
      <w:r w:rsidRPr="00BD0404">
        <w:rPr>
          <w:rFonts w:eastAsiaTheme="minorEastAsia" w:hint="eastAsia"/>
          <w:lang w:eastAsia="zh-CN"/>
        </w:rPr>
        <w:t xml:space="preserve">sis </w:t>
      </w:r>
      <w:r w:rsidRPr="00BD0404">
        <w:rPr>
          <w:rFonts w:eastAsiaTheme="minorEastAsia"/>
          <w:lang w:eastAsia="zh-CN"/>
        </w:rPr>
        <w:t>on CT aspects of proximity based services in 5GS Phase 2</w:t>
      </w:r>
      <w:r w:rsidRPr="00BD0404">
        <w:rPr>
          <w:rFonts w:eastAsiaTheme="minorEastAsia" w:hint="eastAsia"/>
          <w:lang w:eastAsia="zh-CN"/>
        </w:rPr>
        <w:t xml:space="preserve"> and the conclusions.</w:t>
      </w:r>
    </w:p>
    <w:p w14:paraId="335A9F98" w14:textId="4A5FC666" w:rsidR="000D15F7" w:rsidRPr="00BD0404" w:rsidRDefault="000D15F7" w:rsidP="000D15F7">
      <w:pPr>
        <w:pStyle w:val="CRCoverPage"/>
        <w:rPr>
          <w:b/>
          <w:noProof/>
          <w:lang w:val="fr-FR" w:eastAsia="zh-CN"/>
        </w:rPr>
      </w:pPr>
      <w:r w:rsidRPr="00BD0404">
        <w:rPr>
          <w:rFonts w:hint="eastAsia"/>
          <w:b/>
          <w:noProof/>
          <w:lang w:eastAsia="zh-CN"/>
        </w:rPr>
        <w:t>2</w:t>
      </w:r>
      <w:r w:rsidRPr="00BD0404">
        <w:rPr>
          <w:b/>
          <w:noProof/>
          <w:lang w:val="fr-FR"/>
        </w:rPr>
        <w:t xml:space="preserve">. </w:t>
      </w:r>
      <w:r w:rsidRPr="00BD0404">
        <w:rPr>
          <w:rFonts w:hint="eastAsia"/>
          <w:b/>
          <w:noProof/>
          <w:lang w:val="fr-FR" w:eastAsia="zh-CN"/>
        </w:rPr>
        <w:t xml:space="preserve">Stage 2 progress on </w:t>
      </w:r>
      <w:r w:rsidRPr="00BD0404">
        <w:rPr>
          <w:rFonts w:eastAsia="Times New Roman" w:cs="Arial"/>
          <w:b/>
          <w:bCs/>
          <w:lang w:eastAsia="en-GB"/>
        </w:rPr>
        <w:t>proximity based services in 5GS</w:t>
      </w:r>
      <w:r w:rsidRPr="00BD0404">
        <w:rPr>
          <w:rFonts w:eastAsia="Times New Roman" w:cs="Arial" w:hint="eastAsia"/>
          <w:b/>
          <w:bCs/>
          <w:lang w:eastAsia="en-GB"/>
        </w:rPr>
        <w:t xml:space="preserve"> Phase 2</w:t>
      </w:r>
    </w:p>
    <w:p w14:paraId="16418CA1" w14:textId="48DB8C17" w:rsidR="00CE2FA6" w:rsidRPr="00BD0404" w:rsidRDefault="00CE2FA6" w:rsidP="00DF5711">
      <w:pPr>
        <w:rPr>
          <w:lang w:eastAsia="ko-KR"/>
        </w:rPr>
      </w:pPr>
      <w:r w:rsidRPr="00BD0404">
        <w:t>Proximity based services in 5GS</w:t>
      </w:r>
      <w:r w:rsidRPr="00BD0404">
        <w:rPr>
          <w:rFonts w:eastAsiaTheme="minorEastAsia" w:hint="eastAsia"/>
          <w:lang w:eastAsia="zh-CN"/>
        </w:rPr>
        <w:t xml:space="preserve"> Phase 2</w:t>
      </w:r>
      <w:r w:rsidRPr="00BD0404">
        <w:t xml:space="preserve"> is a Rel-1</w:t>
      </w:r>
      <w:r w:rsidRPr="00BD0404">
        <w:rPr>
          <w:rFonts w:eastAsiaTheme="minorEastAsia" w:hint="eastAsia"/>
          <w:lang w:eastAsia="zh-CN"/>
        </w:rPr>
        <w:t>8</w:t>
      </w:r>
      <w:r w:rsidRPr="00BD0404">
        <w:t xml:space="preserve"> SA WGs work item which impacts the CT WGs. The stage 2 work is to provide enhancements </w:t>
      </w:r>
      <w:r w:rsidRPr="00BD0404">
        <w:rPr>
          <w:rFonts w:hint="eastAsia"/>
        </w:rPr>
        <w:t xml:space="preserve">of </w:t>
      </w:r>
      <w:r w:rsidRPr="00BD0404">
        <w:t xml:space="preserve">the </w:t>
      </w:r>
      <w:r w:rsidRPr="00BD0404">
        <w:rPr>
          <w:rFonts w:hint="eastAsia"/>
        </w:rPr>
        <w:t xml:space="preserve">5G System </w:t>
      </w:r>
      <w:r w:rsidRPr="00BD0404">
        <w:t>to support proximity based services</w:t>
      </w:r>
      <w:r w:rsidRPr="00BD0404">
        <w:rPr>
          <w:rFonts w:eastAsiaTheme="minorEastAsia" w:hint="eastAsia"/>
          <w:lang w:eastAsia="zh-CN"/>
        </w:rPr>
        <w:t xml:space="preserve"> Phase 2, which includes the following work in different SA WGs</w:t>
      </w:r>
      <w:r w:rsidRPr="00BD0404">
        <w:t>:</w:t>
      </w:r>
    </w:p>
    <w:p w14:paraId="6BBCA8B2" w14:textId="299A1A69" w:rsidR="00CE2FA6" w:rsidRPr="00BD0404" w:rsidRDefault="008C3AF9" w:rsidP="00CE2FA6">
      <w:pPr>
        <w:pStyle w:val="B1"/>
        <w:rPr>
          <w:rFonts w:eastAsiaTheme="minorEastAsia"/>
          <w:lang w:eastAsia="zh-CN"/>
        </w:rPr>
      </w:pPr>
      <w:r w:rsidRPr="00BD0404">
        <w:rPr>
          <w:rFonts w:eastAsiaTheme="minorEastAsia" w:hint="eastAsia"/>
          <w:iCs/>
          <w:lang w:eastAsia="zh-CN"/>
        </w:rPr>
        <w:t>a</w:t>
      </w:r>
      <w:r w:rsidR="00CE2FA6" w:rsidRPr="00BD0404">
        <w:rPr>
          <w:iCs/>
        </w:rPr>
        <w:t>)</w:t>
      </w:r>
      <w:r w:rsidR="00CE2FA6" w:rsidRPr="00BD0404">
        <w:rPr>
          <w:iCs/>
        </w:rPr>
        <w:tab/>
        <w:t xml:space="preserve">The SA2 WG </w:t>
      </w:r>
      <w:r w:rsidR="00CE2FA6" w:rsidRPr="00BD0404">
        <w:rPr>
          <w:rFonts w:hint="eastAsia"/>
          <w:iCs/>
          <w:lang w:eastAsia="zh-CN"/>
        </w:rPr>
        <w:t>is</w:t>
      </w:r>
      <w:r w:rsidR="00CE2FA6" w:rsidRPr="00BD0404">
        <w:rPr>
          <w:iCs/>
        </w:rPr>
        <w:t xml:space="preserve"> enhancing the 5GC and the UE as </w:t>
      </w:r>
      <w:r w:rsidR="00CE2FA6" w:rsidRPr="00BD0404">
        <w:rPr>
          <w:rFonts w:eastAsiaTheme="minorEastAsia" w:hint="eastAsia"/>
          <w:iCs/>
          <w:lang w:eastAsia="zh-CN"/>
        </w:rPr>
        <w:t>studied</w:t>
      </w:r>
      <w:r w:rsidR="00CE2FA6" w:rsidRPr="00BD0404">
        <w:rPr>
          <w:iCs/>
        </w:rPr>
        <w:t xml:space="preserve"> in TR 23.</w:t>
      </w:r>
      <w:r w:rsidR="00CE2FA6" w:rsidRPr="00BD0404">
        <w:rPr>
          <w:rFonts w:hint="eastAsia"/>
          <w:iCs/>
        </w:rPr>
        <w:t>700-33</w:t>
      </w:r>
      <w:r w:rsidR="00CE2FA6" w:rsidRPr="00BD0404">
        <w:rPr>
          <w:iCs/>
        </w:rPr>
        <w:t xml:space="preserve"> and specified </w:t>
      </w:r>
      <w:r w:rsidR="00CE2FA6" w:rsidRPr="00BD0404">
        <w:rPr>
          <w:rFonts w:eastAsiaTheme="minorEastAsia" w:hint="eastAsia"/>
          <w:iCs/>
          <w:lang w:eastAsia="zh-CN"/>
        </w:rPr>
        <w:t xml:space="preserve">in </w:t>
      </w:r>
      <w:r w:rsidR="00CE2FA6" w:rsidRPr="00BD0404">
        <w:rPr>
          <w:iCs/>
        </w:rPr>
        <w:t>TS 23.</w:t>
      </w:r>
      <w:r w:rsidR="00CE2FA6" w:rsidRPr="00BD0404">
        <w:rPr>
          <w:rFonts w:eastAsiaTheme="minorEastAsia" w:hint="eastAsia"/>
          <w:iCs/>
          <w:lang w:eastAsia="zh-CN"/>
        </w:rPr>
        <w:t>304 for support of</w:t>
      </w:r>
      <w:r w:rsidR="00CE2FA6" w:rsidRPr="00BD0404">
        <w:t xml:space="preserve"> proximity based services</w:t>
      </w:r>
      <w:r w:rsidR="00CE2FA6" w:rsidRPr="00BD0404">
        <w:rPr>
          <w:rFonts w:eastAsiaTheme="minorEastAsia" w:hint="eastAsia"/>
          <w:lang w:eastAsia="zh-CN"/>
        </w:rPr>
        <w:t xml:space="preserve"> Phase 2</w:t>
      </w:r>
      <w:r w:rsidR="00CE2FA6" w:rsidRPr="00BD0404">
        <w:rPr>
          <w:rFonts w:eastAsiaTheme="minorEastAsia" w:hint="eastAsia"/>
          <w:iCs/>
          <w:lang w:eastAsia="zh-CN"/>
        </w:rPr>
        <w:t>; and</w:t>
      </w:r>
    </w:p>
    <w:p w14:paraId="065026DA" w14:textId="17F3EFA2" w:rsidR="000D15F7" w:rsidRPr="00BD0404" w:rsidRDefault="008C3AF9" w:rsidP="00CE2FA6">
      <w:pPr>
        <w:pStyle w:val="B1"/>
        <w:rPr>
          <w:rFonts w:eastAsiaTheme="minorEastAsia"/>
          <w:iCs/>
          <w:lang w:eastAsia="zh-CN"/>
        </w:rPr>
      </w:pPr>
      <w:r w:rsidRPr="00BD0404">
        <w:rPr>
          <w:rFonts w:eastAsiaTheme="minorEastAsia" w:hint="eastAsia"/>
          <w:iCs/>
          <w:lang w:eastAsia="zh-CN"/>
        </w:rPr>
        <w:t>b</w:t>
      </w:r>
      <w:r w:rsidR="00CE2FA6" w:rsidRPr="00BD0404">
        <w:rPr>
          <w:iCs/>
        </w:rPr>
        <w:t>)</w:t>
      </w:r>
      <w:r w:rsidR="00CE2FA6" w:rsidRPr="00BD0404">
        <w:rPr>
          <w:iCs/>
        </w:rPr>
        <w:tab/>
        <w:t>The SA3 WG is study</w:t>
      </w:r>
      <w:r w:rsidR="00CE2FA6" w:rsidRPr="00BD0404">
        <w:rPr>
          <w:rFonts w:hint="eastAsia"/>
          <w:iCs/>
        </w:rPr>
        <w:t>ing</w:t>
      </w:r>
      <w:r w:rsidR="00CE2FA6" w:rsidRPr="00BD0404">
        <w:rPr>
          <w:iCs/>
        </w:rPr>
        <w:t xml:space="preserve"> on the security aspects of proximity based services in 5GS</w:t>
      </w:r>
      <w:r w:rsidR="00CE2FA6" w:rsidRPr="00BD0404">
        <w:rPr>
          <w:rFonts w:hint="eastAsia"/>
          <w:iCs/>
        </w:rPr>
        <w:t xml:space="preserve"> Phase 2</w:t>
      </w:r>
      <w:r w:rsidR="000700A1" w:rsidRPr="00BD0404">
        <w:rPr>
          <w:rFonts w:eastAsiaTheme="minorEastAsia" w:hint="eastAsia"/>
          <w:iCs/>
          <w:lang w:eastAsia="zh-CN"/>
        </w:rPr>
        <w:t>.</w:t>
      </w:r>
    </w:p>
    <w:p w14:paraId="261E880B" w14:textId="77777777" w:rsidR="00912C25" w:rsidRPr="00BD0404" w:rsidRDefault="00040393" w:rsidP="00040393">
      <w:pPr>
        <w:rPr>
          <w:rFonts w:eastAsiaTheme="minorEastAsia"/>
          <w:lang w:val="fr-FR" w:eastAsia="zh-CN"/>
        </w:rPr>
      </w:pPr>
      <w:r w:rsidRPr="00BD0404">
        <w:rPr>
          <w:rFonts w:eastAsiaTheme="minorEastAsia" w:hint="eastAsia"/>
          <w:lang w:val="fr-FR" w:eastAsia="zh-CN"/>
        </w:rPr>
        <w:t xml:space="preserve">SA2 </w:t>
      </w:r>
      <w:r w:rsidR="00FA0C19" w:rsidRPr="00BD0404">
        <w:rPr>
          <w:rFonts w:eastAsiaTheme="minorEastAsia" w:hint="eastAsia"/>
          <w:lang w:val="fr-FR" w:eastAsia="zh-CN"/>
        </w:rPr>
        <w:t xml:space="preserve">has reached some conclusions on </w:t>
      </w:r>
      <w:r w:rsidR="00FA0C19" w:rsidRPr="00BD0404">
        <w:rPr>
          <w:rFonts w:eastAsiaTheme="minorEastAsia"/>
          <w:lang w:val="fr-FR" w:eastAsia="zh-CN"/>
        </w:rPr>
        <w:t>proximity based services in 5GS Phase 2</w:t>
      </w:r>
      <w:r w:rsidR="00FA0C19" w:rsidRPr="00BD0404">
        <w:rPr>
          <w:rFonts w:eastAsiaTheme="minorEastAsia" w:hint="eastAsia"/>
          <w:lang w:val="fr-FR" w:eastAsia="zh-CN"/>
        </w:rPr>
        <w:t xml:space="preserve">, as documented in </w:t>
      </w:r>
      <w:r w:rsidRPr="00BD0404">
        <w:rPr>
          <w:rFonts w:eastAsiaTheme="minorEastAsia" w:hint="eastAsia"/>
          <w:lang w:val="fr-FR" w:eastAsia="zh-CN"/>
        </w:rPr>
        <w:t>TR 23.700-33</w:t>
      </w:r>
      <w:r w:rsidR="00FA0C19" w:rsidRPr="00BD0404">
        <w:rPr>
          <w:rFonts w:eastAsiaTheme="minorEastAsia" w:hint="eastAsia"/>
          <w:lang w:val="fr-FR" w:eastAsia="zh-CN"/>
        </w:rPr>
        <w:t xml:space="preserve"> clause 8.</w:t>
      </w:r>
    </w:p>
    <w:p w14:paraId="6B05DF69" w14:textId="17694A74" w:rsidR="00035AC0" w:rsidRPr="00BD0404" w:rsidRDefault="005937DF" w:rsidP="00040393">
      <w:pPr>
        <w:rPr>
          <w:rFonts w:eastAsiaTheme="minorEastAsia"/>
          <w:lang w:val="fr-FR" w:eastAsia="zh-CN"/>
        </w:rPr>
      </w:pPr>
      <w:r w:rsidRPr="00BD0404">
        <w:rPr>
          <w:rFonts w:eastAsiaTheme="minorEastAsia" w:hint="eastAsia"/>
          <w:lang w:val="fr-FR" w:eastAsia="zh-CN"/>
        </w:rPr>
        <w:t xml:space="preserve">Accordingly, </w:t>
      </w:r>
      <w:r w:rsidR="00FA0C19" w:rsidRPr="00BD0404">
        <w:rPr>
          <w:rFonts w:eastAsiaTheme="minorEastAsia" w:hint="eastAsia"/>
          <w:lang w:val="fr-FR" w:eastAsia="zh-CN"/>
        </w:rPr>
        <w:t>SA</w:t>
      </w:r>
      <w:r w:rsidRPr="00BD0404">
        <w:rPr>
          <w:rFonts w:eastAsiaTheme="minorEastAsia" w:hint="eastAsia"/>
          <w:lang w:val="fr-FR" w:eastAsia="zh-CN"/>
        </w:rPr>
        <w:t>2</w:t>
      </w:r>
      <w:r w:rsidR="00FA0C19" w:rsidRPr="00BD0404">
        <w:rPr>
          <w:rFonts w:eastAsiaTheme="minorEastAsia" w:hint="eastAsia"/>
          <w:lang w:val="fr-FR" w:eastAsia="zh-CN"/>
        </w:rPr>
        <w:t xml:space="preserve"> WID on </w:t>
      </w:r>
      <w:r w:rsidR="00FA0C19" w:rsidRPr="00BD0404">
        <w:rPr>
          <w:rFonts w:eastAsiaTheme="minorEastAsia"/>
          <w:lang w:val="fr-FR" w:eastAsia="zh-CN"/>
        </w:rPr>
        <w:t>proximity based services in 5GS Phase 2</w:t>
      </w:r>
      <w:r w:rsidR="00FA0C19" w:rsidRPr="00BD0404">
        <w:rPr>
          <w:rFonts w:eastAsiaTheme="minorEastAsia" w:hint="eastAsia"/>
          <w:lang w:val="fr-FR" w:eastAsia="zh-CN"/>
        </w:rPr>
        <w:t xml:space="preserve"> </w:t>
      </w:r>
      <w:hyperlink r:id="rId9" w:history="1">
        <w:r w:rsidR="00FA0C19" w:rsidRPr="00BD0404">
          <w:rPr>
            <w:color w:val="0000FF"/>
            <w:u w:val="single"/>
          </w:rPr>
          <w:t>SP-</w:t>
        </w:r>
        <w:r w:rsidR="00FA0C19" w:rsidRPr="00BD0404">
          <w:rPr>
            <w:rFonts w:eastAsia="等线" w:hint="eastAsia"/>
            <w:color w:val="0000FF"/>
            <w:u w:val="single"/>
            <w:lang w:eastAsia="zh-CN"/>
          </w:rPr>
          <w:t>220806</w:t>
        </w:r>
      </w:hyperlink>
      <w:r w:rsidR="00FA0C19" w:rsidRPr="00BD0404">
        <w:rPr>
          <w:rFonts w:eastAsiaTheme="minorEastAsia" w:hint="eastAsia"/>
          <w:lang w:val="fr-FR" w:eastAsia="zh-CN"/>
        </w:rPr>
        <w:t xml:space="preserve"> </w:t>
      </w:r>
      <w:r w:rsidRPr="00BD0404">
        <w:rPr>
          <w:rFonts w:eastAsiaTheme="minorEastAsia" w:hint="eastAsia"/>
          <w:lang w:val="fr-FR" w:eastAsia="zh-CN"/>
        </w:rPr>
        <w:t>is</w:t>
      </w:r>
      <w:r w:rsidR="00FA0C19" w:rsidRPr="00BD0404">
        <w:rPr>
          <w:rFonts w:eastAsiaTheme="minorEastAsia" w:hint="eastAsia"/>
          <w:lang w:val="fr-FR" w:eastAsia="zh-CN"/>
        </w:rPr>
        <w:t xml:space="preserve"> approved in SA#97E </w:t>
      </w:r>
      <w:r w:rsidR="008C3AF9" w:rsidRPr="00BD0404">
        <w:rPr>
          <w:rFonts w:eastAsiaTheme="minorEastAsia" w:hint="eastAsia"/>
          <w:lang w:val="fr-FR" w:eastAsia="zh-CN"/>
        </w:rPr>
        <w:t xml:space="preserve">and further updated in </w:t>
      </w:r>
      <w:hyperlink r:id="rId10" w:history="1">
        <w:r w:rsidR="008C3AF9" w:rsidRPr="00BD0404">
          <w:rPr>
            <w:rStyle w:val="a9"/>
            <w:rFonts w:eastAsiaTheme="minorEastAsia" w:hint="eastAsia"/>
            <w:lang w:val="fr-FR" w:eastAsia="zh-CN"/>
          </w:rPr>
          <w:t>S2-2208493</w:t>
        </w:r>
      </w:hyperlink>
      <w:r w:rsidR="008C3AF9" w:rsidRPr="00BD0404">
        <w:rPr>
          <w:rFonts w:eastAsiaTheme="minorEastAsia" w:hint="eastAsia"/>
          <w:lang w:val="fr-FR" w:eastAsia="zh-CN"/>
        </w:rPr>
        <w:t xml:space="preserve"> in SA2#153e </w:t>
      </w:r>
      <w:r w:rsidR="00FA0C19" w:rsidRPr="00BD0404">
        <w:rPr>
          <w:rFonts w:eastAsiaTheme="minorEastAsia" w:hint="eastAsia"/>
          <w:lang w:val="fr-FR" w:eastAsia="zh-CN"/>
        </w:rPr>
        <w:t>with the following objectives:</w:t>
      </w:r>
    </w:p>
    <w:p w14:paraId="73C51228" w14:textId="5C3C0EB3" w:rsidR="00637D7B" w:rsidRPr="00BD0404" w:rsidRDefault="00637D7B" w:rsidP="00035AC0">
      <w:pPr>
        <w:ind w:leftChars="71" w:left="142"/>
        <w:rPr>
          <w:rFonts w:eastAsia="等线"/>
          <w:color w:val="000000"/>
          <w:lang w:eastAsia="zh-CN"/>
        </w:rPr>
      </w:pPr>
      <w:r w:rsidRPr="00BD0404">
        <w:rPr>
          <w:rFonts w:eastAsiaTheme="minorEastAsia" w:hint="eastAsia"/>
          <w:lang w:val="fr-FR" w:eastAsia="zh-CN"/>
        </w:rPr>
        <w:t>"</w:t>
      </w:r>
      <w:r w:rsidR="00035AC0" w:rsidRPr="00BD0404">
        <w:rPr>
          <w:rFonts w:eastAsiaTheme="minorEastAsia" w:hint="eastAsia"/>
          <w:lang w:val="fr-FR" w:eastAsia="zh-CN"/>
        </w:rPr>
        <w:t xml:space="preserve"> </w:t>
      </w:r>
      <w:r w:rsidRPr="00BD0404">
        <w:rPr>
          <w:rFonts w:eastAsia="等线" w:hint="eastAsia"/>
          <w:color w:val="000000"/>
          <w:lang w:eastAsia="zh-CN"/>
        </w:rPr>
        <w:t>WT#1</w:t>
      </w:r>
      <w:r w:rsidRPr="00BD0404">
        <w:rPr>
          <w:rFonts w:eastAsia="等线"/>
          <w:color w:val="000000"/>
          <w:lang w:eastAsia="zh-CN"/>
        </w:rPr>
        <w:tab/>
      </w:r>
      <w:r w:rsidRPr="00BD0404">
        <w:rPr>
          <w:rFonts w:eastAsia="宋体"/>
          <w:color w:val="000000"/>
          <w:lang w:eastAsia="ko-KR"/>
        </w:rPr>
        <w:t>s</w:t>
      </w:r>
      <w:r w:rsidRPr="00BD0404">
        <w:rPr>
          <w:rFonts w:eastAsia="宋体" w:hint="eastAsia"/>
          <w:color w:val="000000"/>
          <w:lang w:eastAsia="ko-KR"/>
        </w:rPr>
        <w:t xml:space="preserve">upport </w:t>
      </w:r>
      <w:r w:rsidRPr="00BD0404">
        <w:rPr>
          <w:rFonts w:eastAsia="宋体" w:hint="eastAsia"/>
          <w:color w:val="000000"/>
          <w:lang w:eastAsia="zh-CN"/>
        </w:rPr>
        <w:t>single</w:t>
      </w:r>
      <w:r w:rsidRPr="00BD0404">
        <w:rPr>
          <w:rFonts w:eastAsia="宋体" w:hint="eastAsia"/>
          <w:color w:val="000000"/>
          <w:lang w:eastAsia="ko-KR"/>
        </w:rPr>
        <w:t xml:space="preserve"> NR PC5 hop UE-to-UE Relay</w:t>
      </w:r>
      <w:r w:rsidRPr="00BD0404">
        <w:rPr>
          <w:rFonts w:eastAsia="宋体" w:hint="eastAsia"/>
          <w:color w:val="000000"/>
          <w:lang w:eastAsia="zh-CN"/>
        </w:rPr>
        <w:t xml:space="preserve"> for unicast</w:t>
      </w:r>
      <w:r w:rsidRPr="00BD0404">
        <w:rPr>
          <w:rFonts w:eastAsia="等线"/>
          <w:color w:val="000000"/>
          <w:lang w:eastAsia="zh-CN"/>
        </w:rPr>
        <w:t>.</w:t>
      </w:r>
    </w:p>
    <w:p w14:paraId="6A568FB3" w14:textId="77777777" w:rsidR="00637D7B" w:rsidRPr="00BD0404" w:rsidRDefault="00637D7B" w:rsidP="00637D7B">
      <w:pPr>
        <w:ind w:left="568" w:hanging="284"/>
        <w:rPr>
          <w:rFonts w:eastAsia="等线"/>
          <w:color w:val="000000"/>
          <w:lang w:eastAsia="zh-CN"/>
        </w:rPr>
      </w:pPr>
      <w:r w:rsidRPr="00BD0404">
        <w:rPr>
          <w:rFonts w:eastAsia="等线" w:hint="eastAsia"/>
          <w:color w:val="000000"/>
          <w:lang w:eastAsia="zh-CN"/>
        </w:rPr>
        <w:t>WT#2</w:t>
      </w:r>
      <w:r w:rsidRPr="00BD0404">
        <w:rPr>
          <w:rFonts w:eastAsia="等线"/>
          <w:color w:val="000000"/>
          <w:lang w:eastAsia="ko-KR"/>
        </w:rPr>
        <w:tab/>
        <w:t xml:space="preserve">enhance UE-to-Network </w:t>
      </w:r>
      <w:r w:rsidRPr="00BD0404">
        <w:rPr>
          <w:rFonts w:eastAsia="等线" w:hint="eastAsia"/>
          <w:color w:val="000000"/>
          <w:lang w:eastAsia="zh-CN"/>
        </w:rPr>
        <w:t>R</w:t>
      </w:r>
      <w:r w:rsidRPr="00BD0404">
        <w:rPr>
          <w:rFonts w:eastAsia="等线"/>
          <w:color w:val="000000"/>
          <w:lang w:eastAsia="ko-KR"/>
        </w:rPr>
        <w:t>elay functionality to support</w:t>
      </w:r>
      <w:r w:rsidRPr="00BD0404">
        <w:rPr>
          <w:rFonts w:eastAsia="等线"/>
          <w:color w:val="000000"/>
          <w:lang w:eastAsia="zh-CN"/>
        </w:rPr>
        <w:t>:</w:t>
      </w:r>
    </w:p>
    <w:p w14:paraId="15D3B9F2" w14:textId="77777777" w:rsidR="00637D7B" w:rsidRPr="00BD0404" w:rsidRDefault="00637D7B" w:rsidP="00637D7B">
      <w:pPr>
        <w:ind w:left="851" w:hanging="284"/>
        <w:rPr>
          <w:rFonts w:eastAsia="等线"/>
          <w:color w:val="000000"/>
          <w:lang w:eastAsia="zh-CN"/>
        </w:rPr>
      </w:pPr>
      <w:r w:rsidRPr="00BD0404">
        <w:rPr>
          <w:rFonts w:eastAsia="等线" w:hint="eastAsia"/>
          <w:color w:val="000000"/>
          <w:lang w:eastAsia="zh-CN"/>
        </w:rPr>
        <w:t>WT#2.1</w:t>
      </w:r>
      <w:r w:rsidRPr="00BD0404">
        <w:rPr>
          <w:rFonts w:eastAsia="等线"/>
          <w:color w:val="000000"/>
          <w:lang w:eastAsia="ja-JP"/>
        </w:rPr>
        <w:tab/>
      </w:r>
      <w:r w:rsidRPr="00BD0404">
        <w:rPr>
          <w:rFonts w:eastAsia="等线" w:hint="eastAsia"/>
          <w:color w:val="000000"/>
          <w:lang w:eastAsia="ko-KR"/>
        </w:rPr>
        <w:t xml:space="preserve">service continuity when </w:t>
      </w:r>
      <w:r w:rsidRPr="00BD0404">
        <w:rPr>
          <w:rFonts w:eastAsia="等线"/>
          <w:color w:val="000000"/>
          <w:lang w:eastAsia="ko-KR"/>
        </w:rPr>
        <w:t>switching between two indirect network communication paths</w:t>
      </w:r>
      <w:r w:rsidRPr="00BD0404">
        <w:rPr>
          <w:rFonts w:eastAsia="等线" w:hint="eastAsia"/>
          <w:color w:val="000000"/>
          <w:lang w:eastAsia="ko-KR"/>
        </w:rPr>
        <w:t xml:space="preserve"> for UE-to-Network Relay</w:t>
      </w:r>
      <w:r w:rsidRPr="00BD0404">
        <w:rPr>
          <w:rFonts w:eastAsia="等线"/>
          <w:color w:val="000000"/>
          <w:lang w:eastAsia="ko-KR"/>
        </w:rPr>
        <w:t>;</w:t>
      </w:r>
    </w:p>
    <w:p w14:paraId="76912C50" w14:textId="77777777" w:rsidR="00637D7B" w:rsidRPr="00BD0404" w:rsidRDefault="00637D7B" w:rsidP="00637D7B">
      <w:pPr>
        <w:ind w:left="851" w:hanging="284"/>
        <w:rPr>
          <w:rFonts w:eastAsia="等线"/>
          <w:color w:val="000000"/>
          <w:lang w:eastAsia="ko-KR"/>
        </w:rPr>
      </w:pPr>
      <w:r w:rsidRPr="00BD0404">
        <w:rPr>
          <w:rFonts w:eastAsia="等线" w:hint="eastAsia"/>
          <w:color w:val="000000"/>
          <w:lang w:eastAsia="zh-CN"/>
        </w:rPr>
        <w:t>WT#2.2</w:t>
      </w:r>
      <w:r w:rsidRPr="00BD0404">
        <w:rPr>
          <w:rFonts w:eastAsia="等线"/>
          <w:color w:val="000000"/>
          <w:lang w:eastAsia="ja-JP"/>
        </w:rPr>
        <w:tab/>
      </w:r>
      <w:r w:rsidRPr="00BD0404">
        <w:rPr>
          <w:rFonts w:eastAsia="等线" w:hint="eastAsia"/>
          <w:color w:val="000000"/>
          <w:lang w:eastAsia="zh-CN"/>
        </w:rPr>
        <w:t>service continuity when switching between direct network communication path and indirect network communication path</w:t>
      </w:r>
      <w:r w:rsidRPr="00BD0404">
        <w:rPr>
          <w:rFonts w:eastAsia="等线"/>
          <w:color w:val="000000"/>
          <w:lang w:eastAsia="ko-KR"/>
        </w:rPr>
        <w:t xml:space="preserve"> for 5G ProSe </w:t>
      </w:r>
      <w:r w:rsidRPr="00BD0404">
        <w:rPr>
          <w:rFonts w:eastAsia="等线" w:hint="eastAsia"/>
          <w:color w:val="000000"/>
          <w:lang w:eastAsia="ko-KR"/>
        </w:rPr>
        <w:t>Layer-2 UE-to-Network Relay</w:t>
      </w:r>
      <w:r w:rsidRPr="00BD0404">
        <w:rPr>
          <w:rFonts w:eastAsia="宋体" w:hint="eastAsia"/>
          <w:color w:val="000000"/>
          <w:lang w:eastAsia="zh-CN"/>
        </w:rPr>
        <w:t xml:space="preserve">, including inter-gNB </w:t>
      </w:r>
      <w:r w:rsidRPr="00BD0404">
        <w:rPr>
          <w:rFonts w:eastAsia="等线"/>
          <w:color w:val="000000"/>
          <w:lang w:eastAsia="ko-KR"/>
        </w:rPr>
        <w:t>indirect-to-direct</w:t>
      </w:r>
      <w:r w:rsidRPr="00BD0404">
        <w:rPr>
          <w:rFonts w:eastAsia="等线" w:hint="eastAsia"/>
          <w:color w:val="000000"/>
          <w:lang w:eastAsia="zh-CN"/>
        </w:rPr>
        <w:t xml:space="preserve"> and inter-gNB </w:t>
      </w:r>
      <w:r w:rsidRPr="00BD0404">
        <w:rPr>
          <w:rFonts w:eastAsia="等线"/>
          <w:color w:val="000000"/>
          <w:lang w:eastAsia="ko-KR"/>
        </w:rPr>
        <w:t>direct-to-indirect</w:t>
      </w:r>
      <w:r w:rsidRPr="00BD0404">
        <w:rPr>
          <w:rFonts w:eastAsia="等线" w:hint="eastAsia"/>
          <w:color w:val="000000"/>
          <w:lang w:eastAsia="zh-CN"/>
        </w:rPr>
        <w:t xml:space="preserve"> </w:t>
      </w:r>
      <w:r w:rsidRPr="00BD0404">
        <w:rPr>
          <w:rFonts w:eastAsia="等线"/>
          <w:color w:val="000000"/>
          <w:lang w:eastAsia="ko-KR"/>
        </w:rPr>
        <w:t>path switching;</w:t>
      </w:r>
    </w:p>
    <w:p w14:paraId="3A5DEA21" w14:textId="77777777" w:rsidR="00637D7B" w:rsidRPr="00BD0404" w:rsidRDefault="00637D7B" w:rsidP="00637D7B">
      <w:pPr>
        <w:ind w:left="851" w:hanging="284"/>
        <w:rPr>
          <w:rFonts w:eastAsia="等线"/>
          <w:color w:val="000000"/>
          <w:lang w:eastAsia="zh-CN"/>
        </w:rPr>
      </w:pPr>
      <w:r w:rsidRPr="00BD0404">
        <w:rPr>
          <w:rFonts w:eastAsia="等线" w:hint="eastAsia"/>
          <w:color w:val="000000"/>
          <w:lang w:eastAsia="zh-CN"/>
        </w:rPr>
        <w:t>WT#2.3</w:t>
      </w:r>
      <w:r w:rsidRPr="00BD0404">
        <w:rPr>
          <w:rFonts w:eastAsia="等线"/>
          <w:color w:val="000000"/>
          <w:lang w:eastAsia="ja-JP"/>
        </w:rPr>
        <w:tab/>
      </w:r>
      <w:r w:rsidRPr="00BD0404">
        <w:rPr>
          <w:rFonts w:eastAsia="等线"/>
          <w:color w:val="000000"/>
          <w:lang w:eastAsia="ko-KR"/>
        </w:rPr>
        <w:t>multi-path transmission</w:t>
      </w:r>
      <w:r w:rsidRPr="00BD0404">
        <w:rPr>
          <w:rFonts w:eastAsia="宋体" w:hint="eastAsia"/>
          <w:color w:val="000000"/>
          <w:lang w:eastAsia="zh-CN"/>
        </w:rPr>
        <w:t xml:space="preserve"> using only one</w:t>
      </w:r>
      <w:r w:rsidRPr="00BD0404">
        <w:rPr>
          <w:rFonts w:eastAsia="宋体"/>
          <w:color w:val="000000"/>
          <w:lang w:eastAsia="ko-KR"/>
        </w:rPr>
        <w:t xml:space="preserve"> direct network communication path and </w:t>
      </w:r>
      <w:r w:rsidRPr="00BD0404">
        <w:rPr>
          <w:rFonts w:eastAsia="宋体" w:hint="eastAsia"/>
          <w:color w:val="000000"/>
          <w:lang w:eastAsia="zh-CN"/>
        </w:rPr>
        <w:t xml:space="preserve">only one </w:t>
      </w:r>
      <w:r w:rsidRPr="00BD0404">
        <w:rPr>
          <w:rFonts w:eastAsia="宋体"/>
          <w:color w:val="000000"/>
          <w:lang w:eastAsia="ko-KR"/>
        </w:rPr>
        <w:t xml:space="preserve">indirect </w:t>
      </w:r>
      <w:r w:rsidRPr="00BD0404">
        <w:rPr>
          <w:rFonts w:eastAsia="宋体" w:hint="eastAsia"/>
          <w:color w:val="000000"/>
          <w:lang w:eastAsia="ko-KR"/>
        </w:rPr>
        <w:t xml:space="preserve">network </w:t>
      </w:r>
      <w:r w:rsidRPr="00BD0404">
        <w:rPr>
          <w:rFonts w:eastAsia="宋体"/>
          <w:color w:val="000000"/>
          <w:lang w:eastAsia="ko-KR"/>
        </w:rPr>
        <w:t xml:space="preserve">communication path </w:t>
      </w:r>
      <w:r w:rsidRPr="00BD0404">
        <w:rPr>
          <w:rFonts w:eastAsia="宋体"/>
          <w:color w:val="000000"/>
          <w:lang w:val="en-US" w:eastAsia="ko-KR"/>
        </w:rPr>
        <w:t xml:space="preserve">e.g. </w:t>
      </w:r>
      <w:r w:rsidRPr="00BD0404">
        <w:rPr>
          <w:rFonts w:eastAsia="宋体"/>
          <w:color w:val="000000"/>
          <w:lang w:eastAsia="ko-KR"/>
        </w:rPr>
        <w:t>for improved reliability or data rates</w:t>
      </w:r>
      <w:r w:rsidRPr="00BD0404">
        <w:rPr>
          <w:rFonts w:eastAsia="等线"/>
          <w:color w:val="000000"/>
          <w:lang w:eastAsia="ko-KR"/>
        </w:rPr>
        <w:t>;</w:t>
      </w:r>
    </w:p>
    <w:p w14:paraId="5F39FC50" w14:textId="3DC7E458" w:rsidR="00BA74C8" w:rsidRPr="00BD0404" w:rsidRDefault="00BA74C8" w:rsidP="00BA74C8">
      <w:pPr>
        <w:ind w:left="851" w:hanging="284"/>
        <w:rPr>
          <w:rFonts w:eastAsia="等线"/>
          <w:color w:val="000000"/>
          <w:lang w:eastAsia="zh-CN"/>
        </w:rPr>
      </w:pPr>
      <w:r w:rsidRPr="00BD0404">
        <w:rPr>
          <w:rFonts w:hint="eastAsia"/>
          <w:lang w:eastAsia="zh-CN"/>
        </w:rPr>
        <w:t>WT#2.4</w:t>
      </w:r>
      <w:r w:rsidRPr="00BD0404">
        <w:rPr>
          <w:rFonts w:hint="eastAsia"/>
          <w:lang w:eastAsia="zh-CN"/>
        </w:rPr>
        <w:tab/>
        <w:t>Emergency Services</w:t>
      </w:r>
      <w:r w:rsidRPr="00BD0404">
        <w:rPr>
          <w:rFonts w:eastAsia="宋体" w:hint="eastAsia"/>
          <w:lang w:eastAsia="zh-CN"/>
        </w:rPr>
        <w:t xml:space="preserve"> for Remote UE over UE-to-Network Relay</w:t>
      </w:r>
      <w:r w:rsidRPr="00BD0404">
        <w:rPr>
          <w:lang w:eastAsia="zh-CN"/>
        </w:rPr>
        <w:t>.</w:t>
      </w:r>
    </w:p>
    <w:p w14:paraId="3FEBD193" w14:textId="77777777" w:rsidR="00637D7B" w:rsidRPr="00BD0404" w:rsidRDefault="00637D7B" w:rsidP="00637D7B">
      <w:pPr>
        <w:ind w:left="568" w:hanging="284"/>
        <w:rPr>
          <w:rFonts w:eastAsia="等线"/>
          <w:color w:val="000000"/>
          <w:lang w:eastAsia="zh-CN"/>
        </w:rPr>
      </w:pPr>
      <w:r w:rsidRPr="00BD0404">
        <w:rPr>
          <w:rFonts w:eastAsia="等线" w:hint="eastAsia"/>
          <w:color w:val="000000"/>
          <w:lang w:eastAsia="zh-CN"/>
        </w:rPr>
        <w:t>WT#3</w:t>
      </w:r>
      <w:r w:rsidRPr="00BD0404">
        <w:rPr>
          <w:rFonts w:eastAsia="等线"/>
          <w:color w:val="000000"/>
          <w:lang w:eastAsia="ko-KR"/>
        </w:rPr>
        <w:tab/>
        <w:t xml:space="preserve">support </w:t>
      </w:r>
      <w:r w:rsidRPr="00BD0404">
        <w:rPr>
          <w:rFonts w:eastAsia="等线" w:hint="eastAsia"/>
          <w:color w:val="000000"/>
          <w:lang w:eastAsia="ja-JP"/>
        </w:rPr>
        <w:t xml:space="preserve">path </w:t>
      </w:r>
      <w:r w:rsidRPr="00BD0404">
        <w:rPr>
          <w:rFonts w:eastAsia="等线"/>
          <w:color w:val="000000"/>
          <w:lang w:eastAsia="ja-JP"/>
        </w:rPr>
        <w:t>switching</w:t>
      </w:r>
      <w:r w:rsidRPr="00BD0404">
        <w:rPr>
          <w:rFonts w:eastAsia="等线" w:hint="eastAsia"/>
          <w:color w:val="000000"/>
          <w:lang w:eastAsia="ja-JP"/>
        </w:rPr>
        <w:t xml:space="preserve"> </w:t>
      </w:r>
      <w:r w:rsidRPr="00BD0404">
        <w:rPr>
          <w:rFonts w:eastAsia="等线"/>
          <w:color w:val="000000"/>
          <w:lang w:eastAsia="ja-JP"/>
        </w:rPr>
        <w:t>between</w:t>
      </w:r>
      <w:r w:rsidRPr="00BD0404">
        <w:rPr>
          <w:rFonts w:eastAsia="等线" w:hint="eastAsia"/>
          <w:color w:val="000000"/>
          <w:lang w:eastAsia="ja-JP"/>
        </w:rPr>
        <w:t xml:space="preserve"> direct NR </w:t>
      </w:r>
      <w:r w:rsidRPr="00BD0404">
        <w:rPr>
          <w:rFonts w:eastAsia="等线"/>
          <w:color w:val="000000"/>
          <w:lang w:eastAsia="ja-JP"/>
        </w:rPr>
        <w:t xml:space="preserve">Uu </w:t>
      </w:r>
      <w:r w:rsidRPr="00BD0404">
        <w:rPr>
          <w:rFonts w:eastAsia="等线" w:hint="eastAsia"/>
          <w:color w:val="000000"/>
          <w:lang w:eastAsia="ja-JP"/>
        </w:rPr>
        <w:t xml:space="preserve">communication </w:t>
      </w:r>
      <w:r w:rsidRPr="00BD0404">
        <w:rPr>
          <w:rFonts w:eastAsia="等线"/>
          <w:color w:val="000000"/>
          <w:lang w:eastAsia="ja-JP"/>
        </w:rPr>
        <w:t xml:space="preserve">path and </w:t>
      </w:r>
      <w:r w:rsidRPr="00BD0404">
        <w:rPr>
          <w:rFonts w:eastAsia="等线" w:hint="eastAsia"/>
          <w:color w:val="000000"/>
          <w:lang w:eastAsia="ja-JP"/>
        </w:rPr>
        <w:t xml:space="preserve">direct NR </w:t>
      </w:r>
      <w:r w:rsidRPr="00BD0404">
        <w:rPr>
          <w:rFonts w:eastAsia="等线"/>
          <w:color w:val="000000"/>
          <w:lang w:eastAsia="ja-JP"/>
        </w:rPr>
        <w:t xml:space="preserve">PC5 </w:t>
      </w:r>
      <w:r w:rsidRPr="00BD0404">
        <w:rPr>
          <w:rFonts w:eastAsia="等线" w:hint="eastAsia"/>
          <w:color w:val="000000"/>
          <w:lang w:eastAsia="ja-JP"/>
        </w:rPr>
        <w:t>communication path</w:t>
      </w:r>
      <w:r w:rsidRPr="00BD0404">
        <w:rPr>
          <w:rFonts w:eastAsia="等线" w:hint="eastAsia"/>
          <w:color w:val="000000"/>
          <w:lang w:eastAsia="zh-CN"/>
        </w:rPr>
        <w:t>.</w:t>
      </w:r>
    </w:p>
    <w:p w14:paraId="54D3C938" w14:textId="77777777" w:rsidR="00637D7B" w:rsidRPr="00BD0404" w:rsidRDefault="00637D7B" w:rsidP="00637D7B">
      <w:pPr>
        <w:keepLines/>
        <w:ind w:left="1135" w:hanging="851"/>
        <w:rPr>
          <w:rFonts w:eastAsia="等线"/>
          <w:color w:val="000000"/>
          <w:lang w:eastAsia="zh-CN"/>
        </w:rPr>
      </w:pPr>
      <w:r w:rsidRPr="00BD0404">
        <w:rPr>
          <w:rFonts w:eastAsia="等线" w:hint="eastAsia"/>
          <w:color w:val="000000"/>
          <w:lang w:eastAsia="zh-CN"/>
        </w:rPr>
        <w:t>NOTE 1:</w:t>
      </w:r>
      <w:r w:rsidRPr="00BD0404">
        <w:rPr>
          <w:rFonts w:eastAsia="等线" w:hint="eastAsia"/>
          <w:color w:val="000000"/>
          <w:lang w:eastAsia="zh-CN"/>
        </w:rPr>
        <w:tab/>
        <w:t>The UE-to-Network Relay and UE-to-UE Relay in the above bullets include both Layer-3 and Layer-2 Relays unless explicitly stated otherwise.</w:t>
      </w:r>
    </w:p>
    <w:p w14:paraId="5BDB5ADC" w14:textId="2CFD8E8F" w:rsidR="00637D7B" w:rsidRPr="00BD0404" w:rsidRDefault="00637D7B" w:rsidP="00637D7B">
      <w:pPr>
        <w:keepLines/>
        <w:ind w:left="1135" w:hanging="851"/>
        <w:rPr>
          <w:rFonts w:eastAsia="等线"/>
          <w:color w:val="000000"/>
          <w:lang w:eastAsia="zh-CN"/>
        </w:rPr>
      </w:pPr>
      <w:r w:rsidRPr="00BD0404">
        <w:rPr>
          <w:rFonts w:eastAsia="等线" w:hint="eastAsia"/>
          <w:color w:val="000000"/>
          <w:lang w:eastAsia="zh-CN"/>
        </w:rPr>
        <w:t>NOTE 2:</w:t>
      </w:r>
      <w:r w:rsidRPr="00BD0404">
        <w:rPr>
          <w:rFonts w:eastAsia="等线" w:hint="eastAsia"/>
          <w:color w:val="000000"/>
          <w:lang w:eastAsia="zh-CN"/>
        </w:rPr>
        <w:tab/>
        <w:t>Support of PWS for R</w:t>
      </w:r>
      <w:r w:rsidRPr="00BD0404">
        <w:rPr>
          <w:rFonts w:eastAsia="等线"/>
          <w:color w:val="000000"/>
          <w:lang w:eastAsia="zh-CN"/>
        </w:rPr>
        <w:t>e</w:t>
      </w:r>
      <w:r w:rsidRPr="00BD0404">
        <w:rPr>
          <w:rFonts w:eastAsia="等线" w:hint="eastAsia"/>
          <w:color w:val="000000"/>
          <w:lang w:eastAsia="zh-CN"/>
        </w:rPr>
        <w:t xml:space="preserve">mote UE over UE-to-Network Relay will be done in alignment with other WGs. </w:t>
      </w:r>
      <w:r w:rsidRPr="00BD0404">
        <w:rPr>
          <w:rFonts w:eastAsiaTheme="minorEastAsia" w:hint="eastAsia"/>
          <w:lang w:val="fr-FR" w:eastAsia="zh-CN"/>
        </w:rPr>
        <w:t>"</w:t>
      </w:r>
    </w:p>
    <w:p w14:paraId="1B1B5AF7" w14:textId="1EA21FF5" w:rsidR="002210A7" w:rsidRPr="00BD0404" w:rsidRDefault="002210A7" w:rsidP="00782D88">
      <w:pPr>
        <w:pStyle w:val="CRCoverPage"/>
        <w:spacing w:before="100" w:beforeAutospacing="1"/>
        <w:rPr>
          <w:b/>
          <w:noProof/>
          <w:lang w:val="fr-FR" w:eastAsia="zh-CN"/>
        </w:rPr>
      </w:pPr>
      <w:r w:rsidRPr="00BD0404">
        <w:rPr>
          <w:rFonts w:hint="eastAsia"/>
          <w:b/>
          <w:noProof/>
          <w:lang w:eastAsia="zh-CN"/>
        </w:rPr>
        <w:t>3</w:t>
      </w:r>
      <w:r w:rsidRPr="00BD0404">
        <w:rPr>
          <w:b/>
          <w:noProof/>
          <w:lang w:val="fr-FR"/>
        </w:rPr>
        <w:t xml:space="preserve">. </w:t>
      </w:r>
      <w:r w:rsidRPr="00BD0404">
        <w:rPr>
          <w:rFonts w:hint="eastAsia"/>
          <w:b/>
          <w:noProof/>
          <w:lang w:val="fr-FR" w:eastAsia="zh-CN"/>
        </w:rPr>
        <w:t>Analy</w:t>
      </w:r>
      <w:r w:rsidR="00342FB8" w:rsidRPr="00BD0404">
        <w:rPr>
          <w:rFonts w:hint="eastAsia"/>
          <w:b/>
          <w:noProof/>
          <w:lang w:val="fr-FR" w:eastAsia="zh-CN"/>
        </w:rPr>
        <w:t>sis</w:t>
      </w:r>
      <w:r w:rsidRPr="00BD0404">
        <w:rPr>
          <w:rFonts w:hint="eastAsia"/>
          <w:b/>
          <w:noProof/>
          <w:lang w:val="fr-FR" w:eastAsia="zh-CN"/>
        </w:rPr>
        <w:t xml:space="preserve"> on CT aspects of </w:t>
      </w:r>
      <w:r w:rsidRPr="00BD0404">
        <w:rPr>
          <w:rFonts w:eastAsia="Times New Roman" w:cs="Arial"/>
          <w:b/>
          <w:bCs/>
          <w:lang w:eastAsia="en-GB"/>
        </w:rPr>
        <w:t>proximity based services in 5GS</w:t>
      </w:r>
      <w:r w:rsidRPr="00BD0404">
        <w:rPr>
          <w:rFonts w:eastAsia="Times New Roman" w:cs="Arial" w:hint="eastAsia"/>
          <w:b/>
          <w:bCs/>
          <w:lang w:eastAsia="en-GB"/>
        </w:rPr>
        <w:t xml:space="preserve"> Phase 2</w:t>
      </w:r>
    </w:p>
    <w:p w14:paraId="7ADDC730" w14:textId="6181E18F" w:rsidR="002210A7" w:rsidRDefault="002210A7" w:rsidP="002210A7">
      <w:pPr>
        <w:rPr>
          <w:rFonts w:eastAsiaTheme="minorEastAsia"/>
          <w:lang w:val="fr-FR" w:eastAsia="zh-CN"/>
        </w:rPr>
      </w:pPr>
      <w:r w:rsidRPr="00BD0404">
        <w:rPr>
          <w:rFonts w:eastAsiaTheme="minorEastAsia" w:hint="eastAsia"/>
          <w:lang w:val="fr-FR" w:eastAsia="zh-CN"/>
        </w:rPr>
        <w:t>Table</w:t>
      </w:r>
      <w:r w:rsidRPr="00BD0404">
        <w:rPr>
          <w:rFonts w:eastAsiaTheme="minorEastAsia"/>
          <w:lang w:val="fr-FR" w:eastAsia="zh-CN"/>
        </w:rPr>
        <w:t xml:space="preserve"> 1 shows the mapping between current conclusions in SA</w:t>
      </w:r>
      <w:r w:rsidR="005A61D8" w:rsidRPr="00BD0404">
        <w:rPr>
          <w:rFonts w:eastAsiaTheme="minorEastAsia"/>
          <w:lang w:val="fr-FR" w:eastAsia="zh-CN"/>
        </w:rPr>
        <w:t>2</w:t>
      </w:r>
      <w:r w:rsidRPr="00BD0404">
        <w:rPr>
          <w:rFonts w:eastAsiaTheme="minorEastAsia"/>
          <w:lang w:val="fr-FR" w:eastAsia="zh-CN"/>
        </w:rPr>
        <w:t xml:space="preserve"> </w:t>
      </w:r>
      <w:r w:rsidRPr="00BD0404">
        <w:rPr>
          <w:rFonts w:eastAsiaTheme="minorEastAsia" w:hint="eastAsia"/>
          <w:lang w:val="fr-FR" w:eastAsia="zh-CN"/>
        </w:rPr>
        <w:t xml:space="preserve">TR 23.700-33 </w:t>
      </w:r>
      <w:r w:rsidRPr="00BD0404">
        <w:rPr>
          <w:rFonts w:eastAsiaTheme="minorEastAsia"/>
          <w:lang w:val="fr-FR" w:eastAsia="zh-CN"/>
        </w:rPr>
        <w:t>and CT work to be done.</w:t>
      </w:r>
    </w:p>
    <w:p w14:paraId="12A2EAD5" w14:textId="2EA11822" w:rsidR="00BD0404" w:rsidRPr="00BD0404" w:rsidRDefault="00BD0404" w:rsidP="00BD0404">
      <w:pPr>
        <w:pStyle w:val="TH"/>
        <w:rPr>
          <w:rFonts w:eastAsiaTheme="minorEastAsia"/>
          <w:lang w:eastAsia="zh-CN"/>
        </w:rPr>
      </w:pPr>
      <w:r w:rsidRPr="0034257F">
        <w:rPr>
          <w:noProof/>
        </w:rPr>
        <w:t>Table</w:t>
      </w:r>
      <w:r w:rsidRPr="0034257F">
        <w:rPr>
          <w:rFonts w:eastAsiaTheme="minorEastAsia" w:hint="eastAsia"/>
          <w:noProof/>
          <w:lang w:eastAsia="zh-CN"/>
        </w:rPr>
        <w:t xml:space="preserve"> 1</w:t>
      </w:r>
      <w:r w:rsidRPr="0034257F">
        <w:rPr>
          <w:noProof/>
        </w:rPr>
        <w:t xml:space="preserve">: </w:t>
      </w:r>
      <w:r w:rsidRPr="0034257F">
        <w:rPr>
          <w:rFonts w:eastAsiaTheme="minorEastAsia" w:hint="eastAsia"/>
          <w:lang w:val="fr-FR" w:eastAsia="zh-CN"/>
        </w:rPr>
        <w:t>M</w:t>
      </w:r>
      <w:r w:rsidRPr="0034257F">
        <w:rPr>
          <w:rFonts w:eastAsiaTheme="minorEastAsia"/>
          <w:lang w:val="fr-FR" w:eastAsia="zh-CN"/>
        </w:rPr>
        <w:t>apping between</w:t>
      </w:r>
      <w:r w:rsidRPr="0034257F">
        <w:rPr>
          <w:rFonts w:eastAsiaTheme="minorEastAsia" w:hint="eastAsia"/>
          <w:lang w:val="fr-FR" w:eastAsia="zh-CN"/>
        </w:rPr>
        <w:t xml:space="preserve"> Stage 2 requirements to </w:t>
      </w:r>
      <w:r w:rsidRPr="0034257F">
        <w:rPr>
          <w:rFonts w:hint="eastAsia"/>
          <w:noProof/>
          <w:lang w:val="fr-FR" w:eastAsia="zh-CN"/>
        </w:rPr>
        <w:t>CT aspects</w:t>
      </w:r>
      <w:r w:rsidRPr="0034257F">
        <w:rPr>
          <w:rFonts w:eastAsiaTheme="minorEastAsia" w:hint="eastAsia"/>
          <w:noProof/>
          <w:lang w:val="fr-FR" w:eastAsia="zh-CN"/>
        </w:rPr>
        <w:t xml:space="preserve"> of 5G ProSe Ph2</w:t>
      </w:r>
    </w:p>
    <w:tbl>
      <w:tblPr>
        <w:tblStyle w:val="af2"/>
        <w:tblW w:w="0" w:type="auto"/>
        <w:tblLook w:val="04A0" w:firstRow="1" w:lastRow="0" w:firstColumn="1" w:lastColumn="0" w:noHBand="0" w:noVBand="1"/>
      </w:tblPr>
      <w:tblGrid>
        <w:gridCol w:w="4220"/>
        <w:gridCol w:w="4218"/>
        <w:gridCol w:w="1416"/>
      </w:tblGrid>
      <w:tr w:rsidR="005A61D8" w:rsidRPr="00BD0404" w14:paraId="5B80B7FB" w14:textId="77777777" w:rsidTr="009C2B56">
        <w:tc>
          <w:tcPr>
            <w:tcW w:w="4220" w:type="dxa"/>
          </w:tcPr>
          <w:p w14:paraId="22A31F56" w14:textId="260C015C" w:rsidR="005A61D8" w:rsidRPr="00BD0404" w:rsidRDefault="005A61D8" w:rsidP="006046C8">
            <w:pPr>
              <w:pStyle w:val="TAH"/>
              <w:rPr>
                <w:rFonts w:eastAsiaTheme="minorEastAsia"/>
                <w:lang w:val="fr-FR" w:eastAsia="zh-CN"/>
              </w:rPr>
            </w:pPr>
            <w:r w:rsidRPr="00BD0404">
              <w:rPr>
                <w:rFonts w:eastAsiaTheme="minorEastAsia"/>
                <w:lang w:val="fr-FR" w:eastAsia="zh-CN"/>
              </w:rPr>
              <w:t xml:space="preserve">Current conclusions in SA2 </w:t>
            </w:r>
            <w:r w:rsidRPr="00BD0404">
              <w:rPr>
                <w:rFonts w:eastAsiaTheme="minorEastAsia" w:hint="eastAsia"/>
                <w:lang w:val="fr-FR" w:eastAsia="zh-CN"/>
              </w:rPr>
              <w:t>TR 23.700-33</w:t>
            </w:r>
          </w:p>
        </w:tc>
        <w:tc>
          <w:tcPr>
            <w:tcW w:w="4218" w:type="dxa"/>
          </w:tcPr>
          <w:p w14:paraId="66F5F97C" w14:textId="332C577F" w:rsidR="005A61D8" w:rsidRPr="00BD0404" w:rsidRDefault="005A61D8" w:rsidP="005A61D8">
            <w:pPr>
              <w:pStyle w:val="TAH"/>
              <w:rPr>
                <w:rFonts w:eastAsiaTheme="minorEastAsia"/>
                <w:lang w:val="fr-FR" w:eastAsia="zh-CN"/>
              </w:rPr>
            </w:pPr>
            <w:r w:rsidRPr="00BD0404">
              <w:rPr>
                <w:rFonts w:eastAsiaTheme="minorEastAsia"/>
                <w:lang w:val="fr-FR" w:eastAsia="zh-CN"/>
              </w:rPr>
              <w:t>Corre</w:t>
            </w:r>
            <w:r w:rsidR="00C65321" w:rsidRPr="00BD0404">
              <w:rPr>
                <w:rFonts w:eastAsiaTheme="minorEastAsia" w:hint="eastAsia"/>
                <w:lang w:val="fr-FR" w:eastAsia="zh-CN"/>
              </w:rPr>
              <w:t>s</w:t>
            </w:r>
            <w:r w:rsidRPr="00BD0404">
              <w:rPr>
                <w:rFonts w:eastAsiaTheme="minorEastAsia"/>
                <w:lang w:val="fr-FR" w:eastAsia="zh-CN"/>
              </w:rPr>
              <w:t>ponding CT aspects</w:t>
            </w:r>
          </w:p>
        </w:tc>
        <w:tc>
          <w:tcPr>
            <w:tcW w:w="1416" w:type="dxa"/>
          </w:tcPr>
          <w:p w14:paraId="419AE025" w14:textId="77777777" w:rsidR="00F9182B" w:rsidRPr="00BD0404" w:rsidRDefault="00F9182B" w:rsidP="00F9182B">
            <w:pPr>
              <w:pStyle w:val="TAH"/>
              <w:rPr>
                <w:rFonts w:eastAsiaTheme="minorEastAsia"/>
                <w:lang w:val="fr-FR" w:eastAsia="zh-CN"/>
              </w:rPr>
            </w:pPr>
            <w:r w:rsidRPr="00BD0404">
              <w:rPr>
                <w:rFonts w:eastAsiaTheme="minorEastAsia" w:hint="eastAsia"/>
                <w:lang w:val="fr-FR" w:eastAsia="zh-CN"/>
              </w:rPr>
              <w:t xml:space="preserve">TS </w:t>
            </w:r>
          </w:p>
          <w:p w14:paraId="057102AF" w14:textId="6D95C235" w:rsidR="005A61D8" w:rsidRPr="00BD0404" w:rsidRDefault="00F9182B" w:rsidP="00F9182B">
            <w:pPr>
              <w:pStyle w:val="TAH"/>
              <w:rPr>
                <w:rFonts w:eastAsiaTheme="minorEastAsia"/>
                <w:lang w:val="fr-FR" w:eastAsia="zh-CN"/>
              </w:rPr>
            </w:pPr>
            <w:r w:rsidRPr="00BD0404">
              <w:rPr>
                <w:rFonts w:eastAsiaTheme="minorEastAsia" w:hint="eastAsia"/>
                <w:lang w:val="fr-FR" w:eastAsia="zh-CN"/>
              </w:rPr>
              <w:t xml:space="preserve">/ </w:t>
            </w:r>
            <w:r w:rsidR="005A61D8" w:rsidRPr="00BD0404">
              <w:rPr>
                <w:rFonts w:eastAsiaTheme="minorEastAsia"/>
                <w:lang w:val="fr-FR" w:eastAsia="zh-CN"/>
              </w:rPr>
              <w:t xml:space="preserve">CT </w:t>
            </w:r>
            <w:r w:rsidRPr="00BD0404">
              <w:rPr>
                <w:rFonts w:eastAsiaTheme="minorEastAsia" w:hint="eastAsia"/>
                <w:lang w:val="fr-FR" w:eastAsia="zh-CN"/>
              </w:rPr>
              <w:t>WG(s)</w:t>
            </w:r>
          </w:p>
        </w:tc>
      </w:tr>
      <w:tr w:rsidR="0086628F" w:rsidRPr="00BD0404" w14:paraId="65BF73E7" w14:textId="77777777" w:rsidTr="00544609">
        <w:tc>
          <w:tcPr>
            <w:tcW w:w="4236" w:type="dxa"/>
          </w:tcPr>
          <w:p w14:paraId="6B8DDF7F" w14:textId="53990261" w:rsidR="0086628F" w:rsidRPr="00BD0404" w:rsidRDefault="0086628F" w:rsidP="00B56AD0">
            <w:pPr>
              <w:rPr>
                <w:rFonts w:eastAsiaTheme="minorEastAsia"/>
                <w:b/>
                <w:lang w:val="fr-FR" w:eastAsia="zh-CN"/>
              </w:rPr>
            </w:pPr>
            <w:r w:rsidRPr="00BD0404">
              <w:rPr>
                <w:rFonts w:eastAsiaTheme="minorEastAsia"/>
                <w:b/>
                <w:lang w:val="fr-FR" w:eastAsia="zh-CN"/>
              </w:rPr>
              <w:t>KI</w:t>
            </w:r>
            <w:r w:rsidRPr="00BD0404">
              <w:rPr>
                <w:rFonts w:eastAsiaTheme="minorEastAsia" w:hint="eastAsia"/>
                <w:b/>
                <w:lang w:val="fr-FR" w:eastAsia="zh-CN"/>
              </w:rPr>
              <w:t>#1/WT#1</w:t>
            </w:r>
            <w:r w:rsidRPr="00BD0404">
              <w:rPr>
                <w:rFonts w:eastAsiaTheme="minorEastAsia"/>
                <w:b/>
                <w:lang w:val="fr-FR" w:eastAsia="zh-CN"/>
              </w:rPr>
              <w:t>:</w:t>
            </w:r>
            <w:r w:rsidRPr="00BD0404">
              <w:rPr>
                <w:rFonts w:eastAsiaTheme="minorEastAsia" w:hint="eastAsia"/>
                <w:b/>
                <w:lang w:val="fr-FR" w:eastAsia="zh-CN"/>
              </w:rPr>
              <w:t xml:space="preserve"> </w:t>
            </w:r>
            <w:r w:rsidRPr="00BD0404">
              <w:rPr>
                <w:rFonts w:eastAsiaTheme="minorEastAsia"/>
                <w:b/>
                <w:lang w:val="fr-FR" w:eastAsia="zh-CN"/>
              </w:rPr>
              <w:t>Support of UE-to-UE Relay</w:t>
            </w:r>
          </w:p>
        </w:tc>
        <w:tc>
          <w:tcPr>
            <w:tcW w:w="4236" w:type="dxa"/>
          </w:tcPr>
          <w:p w14:paraId="3CC3F649" w14:textId="0976EC1E" w:rsidR="0086628F" w:rsidRPr="00BD0404" w:rsidRDefault="0086628F" w:rsidP="0086628F">
            <w:pPr>
              <w:pStyle w:val="B1"/>
              <w:rPr>
                <w:rFonts w:eastAsiaTheme="minorEastAsia"/>
                <w:lang w:eastAsia="zh-CN"/>
              </w:rPr>
            </w:pPr>
          </w:p>
        </w:tc>
        <w:tc>
          <w:tcPr>
            <w:tcW w:w="1382" w:type="dxa"/>
          </w:tcPr>
          <w:p w14:paraId="44CC1E9E" w14:textId="582FEC66" w:rsidR="00F253A6" w:rsidRPr="00BD0404" w:rsidRDefault="00F253A6" w:rsidP="00B56AD0">
            <w:pPr>
              <w:rPr>
                <w:rFonts w:eastAsiaTheme="minorEastAsia"/>
                <w:lang w:val="fr-FR" w:eastAsia="zh-CN"/>
              </w:rPr>
            </w:pPr>
          </w:p>
        </w:tc>
      </w:tr>
      <w:tr w:rsidR="0086628F" w:rsidRPr="00BD0404" w14:paraId="029AE858" w14:textId="77777777" w:rsidTr="00544609">
        <w:tc>
          <w:tcPr>
            <w:tcW w:w="4236" w:type="dxa"/>
          </w:tcPr>
          <w:p w14:paraId="350929F2" w14:textId="77777777" w:rsidR="0086628F" w:rsidRPr="00BD0404" w:rsidRDefault="0086628F" w:rsidP="00544609">
            <w:pPr>
              <w:ind w:left="568" w:hanging="284"/>
              <w:rPr>
                <w:lang w:eastAsia="ko-KR"/>
              </w:rPr>
            </w:pPr>
            <w:r w:rsidRPr="00BD0404">
              <w:rPr>
                <w:lang w:eastAsia="ko-KR"/>
              </w:rPr>
              <w:t>-</w:t>
            </w:r>
            <w:r w:rsidRPr="00BD0404">
              <w:rPr>
                <w:lang w:eastAsia="ko-KR"/>
              </w:rPr>
              <w:tab/>
              <w:t>For UE-to-UE Relay</w:t>
            </w:r>
            <w:r w:rsidRPr="00BD0404">
              <w:rPr>
                <w:rFonts w:hint="eastAsia"/>
                <w:lang w:eastAsia="ko-KR"/>
              </w:rPr>
              <w:t xml:space="preserve"> discovery</w:t>
            </w:r>
            <w:r w:rsidRPr="00BD0404">
              <w:rPr>
                <w:lang w:eastAsia="ko-KR"/>
              </w:rPr>
              <w:t xml:space="preserve">, </w:t>
            </w:r>
            <w:r w:rsidRPr="00BD0404">
              <w:rPr>
                <w:rFonts w:hint="eastAsia"/>
                <w:lang w:eastAsia="ko-KR"/>
              </w:rPr>
              <w:t>both Model A and Model B discovery</w:t>
            </w:r>
            <w:r w:rsidRPr="00BD0404">
              <w:rPr>
                <w:lang w:eastAsia="ko-KR"/>
              </w:rPr>
              <w:t xml:space="preserve"> </w:t>
            </w:r>
            <w:r w:rsidRPr="00BD0404">
              <w:rPr>
                <w:rFonts w:hint="eastAsia"/>
                <w:lang w:eastAsia="ko-KR"/>
              </w:rPr>
              <w:t xml:space="preserve">are </w:t>
            </w:r>
            <w:r w:rsidRPr="00BD0404">
              <w:rPr>
                <w:rFonts w:hint="eastAsia"/>
                <w:lang w:eastAsia="ko-KR"/>
              </w:rPr>
              <w:lastRenderedPageBreak/>
              <w:t>supported</w:t>
            </w:r>
            <w:r w:rsidRPr="00BD0404">
              <w:rPr>
                <w:lang w:eastAsia="ko-KR"/>
              </w:rPr>
              <w:t>.</w:t>
            </w:r>
          </w:p>
          <w:p w14:paraId="5F7A4920" w14:textId="77777777" w:rsidR="00964A3C" w:rsidRPr="00BD0404" w:rsidRDefault="00964A3C" w:rsidP="00964A3C">
            <w:pPr>
              <w:pStyle w:val="B1"/>
              <w:rPr>
                <w:rFonts w:eastAsiaTheme="minorEastAsia"/>
                <w:lang w:eastAsia="zh-CN"/>
              </w:rPr>
            </w:pPr>
            <w:r w:rsidRPr="00BD0404">
              <w:rPr>
                <w:lang w:eastAsia="ko-KR"/>
              </w:rPr>
              <w:t>-</w:t>
            </w:r>
            <w:r w:rsidRPr="00BD0404">
              <w:rPr>
                <w:lang w:eastAsia="ko-KR"/>
              </w:rPr>
              <w:tab/>
              <w:t>Discovery integrated into PC5 unicast link establishment procedure is supported. Sol#1 Alt1 is used as basis for normative phase.</w:t>
            </w:r>
          </w:p>
          <w:p w14:paraId="71544A61" w14:textId="77777777" w:rsidR="00964A3C" w:rsidRPr="00BD0404" w:rsidRDefault="00964A3C" w:rsidP="00964A3C">
            <w:pPr>
              <w:pStyle w:val="B1"/>
              <w:rPr>
                <w:lang w:eastAsia="ko-KR"/>
              </w:rPr>
            </w:pPr>
            <w:r w:rsidRPr="00BD0404">
              <w:rPr>
                <w:lang w:eastAsia="ko-KR"/>
              </w:rPr>
              <w:t>-</w:t>
            </w:r>
            <w:r w:rsidRPr="00BD0404">
              <w:rPr>
                <w:lang w:eastAsia="ko-KR"/>
              </w:rPr>
              <w:tab/>
              <w:t xml:space="preserve">The 5G ProSe UE-to-UE Relay discovery message contains two sets of elements, i.e. direct discovery set(s) and a U2U discovery set. </w:t>
            </w:r>
          </w:p>
          <w:p w14:paraId="49B671CF" w14:textId="77777777" w:rsidR="00964A3C" w:rsidRPr="00BD0404" w:rsidRDefault="00964A3C" w:rsidP="00964A3C">
            <w:pPr>
              <w:pStyle w:val="B2"/>
            </w:pPr>
            <w:r w:rsidRPr="00BD0404">
              <w:t>-</w:t>
            </w:r>
            <w:r w:rsidRPr="00BD0404">
              <w:tab/>
              <w:t>The direct discovery set of elements can be part of the contents of 5G ProSe Direct Discovery message as defined in Rel-17. This includes for example the User Info ID of Source UE and Target UE.</w:t>
            </w:r>
          </w:p>
          <w:p w14:paraId="7738F4BA" w14:textId="77777777" w:rsidR="00964A3C" w:rsidRPr="00BD0404" w:rsidRDefault="00964A3C" w:rsidP="00964A3C">
            <w:pPr>
              <w:pStyle w:val="B2"/>
            </w:pPr>
            <w:r w:rsidRPr="00BD0404">
              <w:t>-</w:t>
            </w:r>
            <w:r w:rsidRPr="00BD0404">
              <w:tab/>
              <w:t xml:space="preserve">The U2U discovery set contains the information to support the discovery of the UE-to-UE relay and extensions of the direct discovery. This includes for example </w:t>
            </w:r>
            <w:r w:rsidRPr="00BD0404">
              <w:rPr>
                <w:rFonts w:eastAsiaTheme="minorEastAsia"/>
              </w:rPr>
              <w:t>Type of Discovery Message</w:t>
            </w:r>
            <w:r w:rsidRPr="00BD0404">
              <w:t xml:space="preserve">, RSC, User Info ID of the relay, etc. </w:t>
            </w:r>
          </w:p>
          <w:p w14:paraId="5F117E4D" w14:textId="77777777" w:rsidR="00964A3C" w:rsidRPr="00BD0404" w:rsidRDefault="00964A3C" w:rsidP="00DF5711">
            <w:pPr>
              <w:pStyle w:val="B2"/>
              <w:rPr>
                <w:rFonts w:eastAsiaTheme="minorEastAsia"/>
                <w:lang w:eastAsia="zh-CN"/>
              </w:rPr>
            </w:pPr>
            <w:r w:rsidRPr="00BD0404">
              <w:t>-</w:t>
            </w:r>
            <w:r w:rsidRPr="00BD0404">
              <w:tab/>
              <w:t>5G ProSe UE-to-UE relay only modifies the U2U set of the elements, and forwards the end-to-end elements during the discovery procedures.</w:t>
            </w:r>
          </w:p>
          <w:p w14:paraId="3D273E0B" w14:textId="77777777" w:rsidR="00964A3C" w:rsidRPr="00BD0404" w:rsidRDefault="00964A3C" w:rsidP="00964A3C">
            <w:pPr>
              <w:pStyle w:val="B1"/>
              <w:rPr>
                <w:rFonts w:eastAsiaTheme="minorEastAsia"/>
                <w:lang w:eastAsia="zh-CN"/>
              </w:rPr>
            </w:pPr>
            <w:r w:rsidRPr="00BD0404">
              <w:rPr>
                <w:rFonts w:eastAsiaTheme="minorEastAsia" w:hint="eastAsia"/>
                <w:lang w:eastAsia="zh-CN"/>
              </w:rPr>
              <w:t>-</w:t>
            </w:r>
            <w:r w:rsidRPr="00BD0404">
              <w:rPr>
                <w:rFonts w:eastAsiaTheme="minorEastAsia" w:hint="eastAsia"/>
                <w:lang w:eastAsia="zh-CN"/>
              </w:rPr>
              <w:tab/>
              <w:t>The following parameters are used for UE-to-UE Relay discovery:</w:t>
            </w:r>
          </w:p>
          <w:p w14:paraId="2583FF51" w14:textId="77777777" w:rsidR="00964A3C" w:rsidRPr="00BD0404" w:rsidRDefault="00964A3C" w:rsidP="00964A3C">
            <w:pPr>
              <w:pStyle w:val="B2"/>
              <w:rPr>
                <w:rFonts w:eastAsiaTheme="minorEastAsia"/>
              </w:rPr>
            </w:pPr>
            <w:r w:rsidRPr="00BD0404">
              <w:rPr>
                <w:rFonts w:eastAsiaTheme="minorEastAsia" w:hint="eastAsia"/>
              </w:rPr>
              <w:t>-</w:t>
            </w:r>
            <w:r w:rsidRPr="00BD0404">
              <w:rPr>
                <w:rFonts w:eastAsiaTheme="minorEastAsia" w:hint="eastAsia"/>
              </w:rPr>
              <w:tab/>
            </w:r>
            <w:r w:rsidRPr="00BD0404">
              <w:rPr>
                <w:rFonts w:eastAsiaTheme="minorEastAsia"/>
              </w:rPr>
              <w:t>For UE-to-UE Relay Model A discovery, the Type of Discovery Message, User Info ID of the UE-to-UE Relay, RSC, list of User Info ID of Target UE are contained in the Announcement message.</w:t>
            </w:r>
          </w:p>
          <w:p w14:paraId="53E69FAA" w14:textId="77777777" w:rsidR="00964A3C" w:rsidRPr="00BD0404" w:rsidRDefault="00964A3C" w:rsidP="00964A3C">
            <w:pPr>
              <w:pStyle w:val="B2"/>
              <w:rPr>
                <w:rFonts w:eastAsiaTheme="minorEastAsia"/>
              </w:rPr>
            </w:pPr>
            <w:r w:rsidRPr="00BD0404">
              <w:rPr>
                <w:rFonts w:eastAsiaTheme="minorEastAsia" w:hint="eastAsia"/>
              </w:rPr>
              <w:t>-</w:t>
            </w:r>
            <w:r w:rsidRPr="00BD0404">
              <w:rPr>
                <w:rFonts w:eastAsiaTheme="minorEastAsia" w:hint="eastAsia"/>
              </w:rPr>
              <w:tab/>
            </w:r>
            <w:r w:rsidRPr="00BD0404">
              <w:rPr>
                <w:rFonts w:eastAsiaTheme="minorEastAsia"/>
              </w:rPr>
              <w:t>For UE-to-UE Relay Model B discovery between Source UE and UE-to-UE Relay, the Type of Discovery Message, User Info ID of Source UE, RSC, and User Info ID of Target UE are contained in the Solicitation message, and the Type of Discovery Message, User Info ID of UE-to-UE Relay, RSC, and User Info ID of Target UE are contained in the Response message.</w:t>
            </w:r>
          </w:p>
          <w:p w14:paraId="51882369" w14:textId="77777777" w:rsidR="00964A3C" w:rsidRPr="00BD0404" w:rsidRDefault="00964A3C" w:rsidP="00964A3C">
            <w:pPr>
              <w:pStyle w:val="B2"/>
              <w:rPr>
                <w:rFonts w:eastAsiaTheme="minorEastAsia"/>
              </w:rPr>
            </w:pPr>
            <w:r w:rsidRPr="00BD0404">
              <w:rPr>
                <w:rFonts w:eastAsiaTheme="minorEastAsia" w:hint="eastAsia"/>
              </w:rPr>
              <w:t>-</w:t>
            </w:r>
            <w:r w:rsidRPr="00BD0404">
              <w:rPr>
                <w:rFonts w:eastAsiaTheme="minorEastAsia" w:hint="eastAsia"/>
              </w:rPr>
              <w:tab/>
            </w:r>
            <w:r w:rsidRPr="00BD0404">
              <w:rPr>
                <w:rFonts w:eastAsiaTheme="minorEastAsia"/>
              </w:rPr>
              <w:t xml:space="preserve">For UE-to-UE Relay Model B discovery between UE-to-UE Relay and Target UE, the Type of Discovery Message, User Info ID </w:t>
            </w:r>
            <w:r w:rsidRPr="00BD0404">
              <w:rPr>
                <w:rFonts w:eastAsiaTheme="minorEastAsia" w:hint="eastAsia"/>
                <w:lang w:eastAsia="zh-CN"/>
              </w:rPr>
              <w:t xml:space="preserve">of Source UE, </w:t>
            </w:r>
            <w:r w:rsidRPr="00BD0404">
              <w:rPr>
                <w:rFonts w:eastAsiaTheme="minorEastAsia"/>
              </w:rPr>
              <w:t>User Info ID of UE-to-UE Relay, RSC, and User Info ID of Target UE are contained in the Solicitation message, and the Type of Discovery Message, RSC, User Info ID of Source UE</w:t>
            </w:r>
            <w:r w:rsidRPr="00BD0404">
              <w:rPr>
                <w:rFonts w:eastAsiaTheme="minorEastAsia" w:hint="eastAsia"/>
                <w:lang w:eastAsia="zh-CN"/>
              </w:rPr>
              <w:t>,</w:t>
            </w:r>
            <w:r w:rsidRPr="00BD0404">
              <w:rPr>
                <w:rFonts w:eastAsiaTheme="minorEastAsia"/>
              </w:rPr>
              <w:t xml:space="preserve"> and User Info ID and Layer-2 ID of Target UE are contained in the Response message.</w:t>
            </w:r>
          </w:p>
          <w:p w14:paraId="6EC34723" w14:textId="571B2A18" w:rsidR="00964A3C" w:rsidRPr="00BD0404" w:rsidRDefault="00964A3C" w:rsidP="00964A3C">
            <w:pPr>
              <w:pStyle w:val="NO"/>
              <w:rPr>
                <w:lang w:eastAsia="zh-CN"/>
              </w:rPr>
            </w:pPr>
            <w:r w:rsidRPr="00BD0404">
              <w:t>NOTE 1:</w:t>
            </w:r>
            <w:r w:rsidRPr="00BD0404">
              <w:tab/>
              <w:t>Whether UE-to-UE Relay provides Layer-2 ID of Target UE in the discovery messages to Source UE</w:t>
            </w:r>
            <w:r w:rsidRPr="00BD0404">
              <w:rPr>
                <w:rFonts w:hint="eastAsia"/>
                <w:lang w:eastAsia="en-US"/>
              </w:rPr>
              <w:t xml:space="preserve"> </w:t>
            </w:r>
            <w:r w:rsidRPr="00BD0404">
              <w:rPr>
                <w:lang w:eastAsia="en-US"/>
              </w:rPr>
              <w:lastRenderedPageBreak/>
              <w:t>can align with</w:t>
            </w:r>
            <w:r w:rsidRPr="00BD0404">
              <w:rPr>
                <w:rFonts w:hint="eastAsia"/>
                <w:lang w:eastAsia="en-US"/>
              </w:rPr>
              <w:t xml:space="preserve"> </w:t>
            </w:r>
            <w:r w:rsidRPr="00BD0404">
              <w:rPr>
                <w:lang w:eastAsia="en-US"/>
              </w:rPr>
              <w:t xml:space="preserve">the decision of </w:t>
            </w:r>
            <w:r w:rsidRPr="00BD0404">
              <w:rPr>
                <w:rFonts w:hint="eastAsia"/>
                <w:lang w:eastAsia="en-US"/>
              </w:rPr>
              <w:t>RAN</w:t>
            </w:r>
            <w:r w:rsidRPr="00BD0404">
              <w:rPr>
                <w:rFonts w:eastAsia="宋体" w:hint="eastAsia"/>
                <w:lang w:eastAsia="zh-CN"/>
              </w:rPr>
              <w:t xml:space="preserve"> WGs</w:t>
            </w:r>
            <w:r w:rsidRPr="00BD0404">
              <w:rPr>
                <w:rFonts w:eastAsia="宋体"/>
                <w:lang w:eastAsia="zh-CN"/>
              </w:rPr>
              <w:t xml:space="preserve"> during normative work</w:t>
            </w:r>
            <w:r w:rsidRPr="00BD0404">
              <w:t>.</w:t>
            </w:r>
          </w:p>
          <w:p w14:paraId="56962CB5" w14:textId="3F9978B5" w:rsidR="00964A3C" w:rsidRPr="00BD0404" w:rsidRDefault="00964A3C" w:rsidP="00DF5711">
            <w:pPr>
              <w:pStyle w:val="NO"/>
            </w:pPr>
            <w:r w:rsidRPr="00BD0404">
              <w:rPr>
                <w:rFonts w:hint="eastAsia"/>
                <w:lang w:val="en-US" w:eastAsia="zh-CN"/>
              </w:rPr>
              <w:t>NOTE</w:t>
            </w:r>
            <w:r w:rsidRPr="00BD0404">
              <w:t> </w:t>
            </w:r>
            <w:r w:rsidRPr="00BD0404">
              <w:rPr>
                <w:lang w:val="en-US" w:eastAsia="zh-CN"/>
              </w:rPr>
              <w:t>2</w:t>
            </w:r>
            <w:r w:rsidRPr="00BD0404">
              <w:rPr>
                <w:rFonts w:hint="eastAsia"/>
                <w:lang w:val="en-US" w:eastAsia="zh-CN"/>
              </w:rPr>
              <w:t>:</w:t>
            </w:r>
            <w:r w:rsidRPr="00BD0404">
              <w:rPr>
                <w:rFonts w:hint="eastAsia"/>
                <w:lang w:val="en-US" w:eastAsia="zh-CN"/>
              </w:rPr>
              <w:tab/>
              <w:t>Whether and h</w:t>
            </w:r>
            <w:r w:rsidRPr="00BD0404">
              <w:rPr>
                <w:lang w:val="en-US" w:eastAsia="zh-CN"/>
              </w:rPr>
              <w:t>o</w:t>
            </w:r>
            <w:r w:rsidRPr="00BD0404">
              <w:rPr>
                <w:rFonts w:hint="eastAsia"/>
                <w:lang w:val="en-US" w:eastAsia="zh-CN"/>
              </w:rPr>
              <w:t>w</w:t>
            </w:r>
            <w:r w:rsidRPr="00BD0404">
              <w:rPr>
                <w:lang w:val="en-US" w:eastAsia="zh-CN"/>
              </w:rPr>
              <w:t xml:space="preserve"> a Source UE and a Target UE indicate</w:t>
            </w:r>
            <w:r w:rsidRPr="00BD0404">
              <w:rPr>
                <w:rFonts w:hint="eastAsia"/>
                <w:lang w:val="en-US" w:eastAsia="zh-CN"/>
              </w:rPr>
              <w:t xml:space="preserve"> support of UE-to-UE Relay operation will be determined in normative phase.</w:t>
            </w:r>
          </w:p>
          <w:p w14:paraId="45236FA6" w14:textId="77777777" w:rsidR="00633442" w:rsidRPr="00BD0404" w:rsidRDefault="0086628F" w:rsidP="00633442">
            <w:pPr>
              <w:pStyle w:val="B1"/>
            </w:pPr>
            <w:r w:rsidRPr="00BD0404">
              <w:t>-</w:t>
            </w:r>
            <w:r w:rsidRPr="00BD0404">
              <w:tab/>
              <w:t>For UE-to-UE Relay selection, the Source UE performs the UE-to-UE Relay selection for both Model A and Model B discovery.</w:t>
            </w:r>
            <w:r w:rsidR="00633442" w:rsidRPr="00BD0404">
              <w:t xml:space="preserve"> For Model B discovery, </w:t>
            </w:r>
            <w:r w:rsidR="00633442" w:rsidRPr="00BD0404">
              <w:rPr>
                <w:lang w:eastAsia="ko-KR"/>
              </w:rPr>
              <w:t xml:space="preserve">a Target UE may choose to respond or not to a UE-to-UE Relay, for example, based on </w:t>
            </w:r>
            <w:r w:rsidR="00633442" w:rsidRPr="00BD0404">
              <w:t>the PC5 signal strength of each message received</w:t>
            </w:r>
            <w:r w:rsidR="00633442" w:rsidRPr="00BD0404">
              <w:rPr>
                <w:lang w:eastAsia="ko-KR"/>
              </w:rPr>
              <w:t>.</w:t>
            </w:r>
          </w:p>
          <w:p w14:paraId="52286D22" w14:textId="77777777" w:rsidR="00633442" w:rsidRPr="00BD0404" w:rsidRDefault="00633442" w:rsidP="00633442">
            <w:pPr>
              <w:ind w:left="568" w:hanging="284"/>
              <w:rPr>
                <w:lang w:eastAsia="zh-CN"/>
              </w:rPr>
            </w:pPr>
            <w:r w:rsidRPr="00BD0404">
              <w:rPr>
                <w:lang w:eastAsia="ko-KR"/>
              </w:rPr>
              <w:t>-</w:t>
            </w:r>
            <w:r w:rsidRPr="00BD0404">
              <w:rPr>
                <w:lang w:eastAsia="ko-KR"/>
              </w:rPr>
              <w:tab/>
            </w:r>
            <w:r w:rsidRPr="00BD0404">
              <w:rPr>
                <w:lang w:eastAsia="zh-CN"/>
              </w:rPr>
              <w:t>For service authorization and policy/parameter provisioning for UE-to-UE Relay operation, the PCF based service authorization and provisioning as defined in TS</w:t>
            </w:r>
            <w:r w:rsidRPr="00BD0404">
              <w:t> </w:t>
            </w:r>
            <w:r w:rsidRPr="00BD0404">
              <w:rPr>
                <w:lang w:eastAsia="zh-CN"/>
              </w:rPr>
              <w:t>23.304</w:t>
            </w:r>
            <w:r w:rsidRPr="00BD0404">
              <w:t> </w:t>
            </w:r>
            <w:r w:rsidRPr="00BD0404">
              <w:rPr>
                <w:lang w:eastAsia="zh-CN"/>
              </w:rPr>
              <w:t>[3] is used as basis for normative work.</w:t>
            </w:r>
          </w:p>
          <w:p w14:paraId="73EF8F62" w14:textId="77777777" w:rsidR="00633442" w:rsidRPr="00BD0404" w:rsidRDefault="00633442" w:rsidP="00633442">
            <w:pPr>
              <w:ind w:leftChars="300" w:left="884" w:hanging="284"/>
              <w:rPr>
                <w:lang w:eastAsia="ko-KR"/>
              </w:rPr>
            </w:pPr>
            <w:r w:rsidRPr="00BD0404">
              <w:rPr>
                <w:lang w:eastAsia="ko-KR"/>
              </w:rPr>
              <w:t>-</w:t>
            </w:r>
            <w:r w:rsidRPr="00BD0404">
              <w:rPr>
                <w:lang w:eastAsia="ko-KR"/>
              </w:rPr>
              <w:tab/>
              <w:t xml:space="preserve">The </w:t>
            </w:r>
            <w:r w:rsidRPr="00BD0404">
              <w:rPr>
                <w:lang w:eastAsia="zh-CN"/>
              </w:rPr>
              <w:t>policy/</w:t>
            </w:r>
            <w:r w:rsidRPr="00BD0404">
              <w:rPr>
                <w:lang w:eastAsia="ko-KR"/>
              </w:rPr>
              <w:t>parameters per ProSe service includes Relay Service Code(s) and UE-to-UE Relay Layer indicator(s); a UE-to-UE Relay Layer Indicator per RSC that indicates whether the RSC is offering 5G ProSe Layer-2 or Layer-3 UE-to-UE Relay service.</w:t>
            </w:r>
          </w:p>
          <w:p w14:paraId="485CA13B" w14:textId="77777777" w:rsidR="00633442" w:rsidRPr="00BD0404" w:rsidRDefault="00633442" w:rsidP="00633442">
            <w:pPr>
              <w:pStyle w:val="B1"/>
            </w:pPr>
            <w:r w:rsidRPr="00BD0404">
              <w:t>-</w:t>
            </w:r>
            <w:r w:rsidRPr="00BD0404">
              <w:tab/>
              <w:t>The Target UE performs the UE-to-UE Relay selection if the UE-to-UE relay discovery is integrated into PC5 unicast link establishment procedure, i.e., upon receiving a Direct Communication Request from the Source UE via one or more UE-to-UE Relay UEs.</w:t>
            </w:r>
          </w:p>
          <w:p w14:paraId="7D1DCD46" w14:textId="77777777" w:rsidR="00C76D3C" w:rsidRPr="00BD0404" w:rsidRDefault="00C76D3C" w:rsidP="00C76D3C">
            <w:pPr>
              <w:pStyle w:val="B1"/>
            </w:pPr>
            <w:r w:rsidRPr="00BD0404">
              <w:t>-</w:t>
            </w:r>
            <w:r w:rsidRPr="00BD0404">
              <w:tab/>
              <w:t>For UE-to-UE Relay reselection, the negotiated UE-to-UE Relay reselection between Source UE and Target UE in Sol#7 and the UE-to-UE Relay selection procedure in Sol#10 can be used under different conditions.</w:t>
            </w:r>
          </w:p>
          <w:p w14:paraId="7B5900E5" w14:textId="41ECADB1" w:rsidR="00C76D3C" w:rsidRPr="00BD0404" w:rsidRDefault="00C76D3C" w:rsidP="00C76D3C">
            <w:pPr>
              <w:pStyle w:val="NO"/>
            </w:pPr>
            <w:r w:rsidRPr="00BD0404">
              <w:t>NOTE 3:</w:t>
            </w:r>
            <w:r w:rsidRPr="00BD0404">
              <w:tab/>
              <w:t>UE-to-UE Relay selection/reselection requires cooperation with RAN WGs during normative work.</w:t>
            </w:r>
          </w:p>
          <w:p w14:paraId="208444CF" w14:textId="77777777" w:rsidR="00C76D3C" w:rsidRPr="00BD0404" w:rsidRDefault="00C76D3C" w:rsidP="00C76D3C">
            <w:pPr>
              <w:pStyle w:val="B1"/>
            </w:pPr>
            <w:r w:rsidRPr="00BD0404">
              <w:t>-</w:t>
            </w:r>
            <w:r w:rsidRPr="00BD0404">
              <w:tab/>
              <w:t>IP, Ethernet and Unstructured traffic types are supported.</w:t>
            </w:r>
          </w:p>
          <w:p w14:paraId="0D50772B" w14:textId="2FD02416" w:rsidR="00C76D3C" w:rsidRPr="00BD0404" w:rsidRDefault="00C76D3C" w:rsidP="00C76D3C">
            <w:pPr>
              <w:pStyle w:val="NO"/>
            </w:pPr>
            <w:r w:rsidRPr="00BD0404">
              <w:t>NOTE 4:</w:t>
            </w:r>
            <w:r w:rsidRPr="00BD0404">
              <w:tab/>
              <w:t>Ethernet and Unstructured traffic types can be encapsulated in IP traffic type if supported by source and target UE.</w:t>
            </w:r>
          </w:p>
          <w:p w14:paraId="6ECA8265" w14:textId="77777777" w:rsidR="00C76D3C" w:rsidRPr="00BD0404" w:rsidRDefault="00C76D3C" w:rsidP="00C76D3C">
            <w:pPr>
              <w:pStyle w:val="B1"/>
            </w:pPr>
            <w:r w:rsidRPr="00BD0404">
              <w:t>-</w:t>
            </w:r>
            <w:r w:rsidRPr="00BD0404">
              <w:tab/>
              <w:t xml:space="preserve">In the case of one Source UE communicates with multiple Target UEs, the PC5 link between Source UE and UE-to-UE Relay can be shared for multiple Target UEs per RSC while the PC5 links may be established individually between UE-to-UE Relay and Target UEs per RSC. For the shared PC5 link, the Layer-2 link </w:t>
            </w:r>
            <w:r w:rsidRPr="00BD0404">
              <w:lastRenderedPageBreak/>
              <w:t>modification procedure can be used.</w:t>
            </w:r>
          </w:p>
          <w:p w14:paraId="69F95F5D" w14:textId="77777777" w:rsidR="00C76D3C" w:rsidRPr="00BD0404" w:rsidRDefault="00C76D3C" w:rsidP="00C76D3C">
            <w:pPr>
              <w:pStyle w:val="B1"/>
            </w:pPr>
            <w:r w:rsidRPr="00BD0404">
              <w:t>-</w:t>
            </w:r>
            <w:r w:rsidRPr="00BD0404">
              <w:tab/>
              <w:t>In the case of multiple Source UEs communicate with one Target UE, the PC5 link between UE-to-UE Relay and Target UE can be shared per RSC while the PC5 links may be established individually between Source UEs and UE-to-UE Relay per RSC. For the shared PC5 link, the Layer-2 link modification procedure can be used.</w:t>
            </w:r>
          </w:p>
          <w:p w14:paraId="1ECC6A99" w14:textId="74851961" w:rsidR="00C76D3C" w:rsidRPr="00BD0404" w:rsidRDefault="00C76D3C" w:rsidP="00DF5711">
            <w:pPr>
              <w:pStyle w:val="NO"/>
            </w:pPr>
            <w:r w:rsidRPr="00BD0404">
              <w:t>NOTE 5:</w:t>
            </w:r>
            <w:r w:rsidRPr="00BD0404">
              <w:tab/>
              <w:t>If source UE or target UE has multiple application layer IDs (user info), it would be treated as different UEs per application layer ID and separate PC5 link between UE (source UE or target UE) and Relay UE shall be setup. This will be confirmed by RAN during normative phase.</w:t>
            </w:r>
          </w:p>
          <w:p w14:paraId="23223412" w14:textId="77777777" w:rsidR="00C76D3C" w:rsidRPr="00BD0404" w:rsidRDefault="00C76D3C" w:rsidP="00DF5711">
            <w:pPr>
              <w:pStyle w:val="B1"/>
              <w:rPr>
                <w:rFonts w:eastAsiaTheme="minorEastAsia"/>
                <w:lang w:eastAsia="zh-CN"/>
              </w:rPr>
            </w:pPr>
            <w:r w:rsidRPr="00BD0404">
              <w:t>-</w:t>
            </w:r>
            <w:r w:rsidRPr="00BD0404">
              <w:tab/>
              <w:t>For UE-to-UE Relay Per-hop links setup (i.e. PC5 link establishment between Source UE and UE-to-UE Relay, as well as between UE-to-UE Relay and Target UE), Source UE initiates the PC5 link setup with UE-to-UE Relay</w:t>
            </w:r>
            <w:r w:rsidRPr="00BD0404">
              <w:rPr>
                <w:rFonts w:hint="eastAsia"/>
              </w:rPr>
              <w:t xml:space="preserve"> (first hop)</w:t>
            </w:r>
            <w:r w:rsidRPr="00BD0404">
              <w:t>, and UE-to-UE Relay initiates the PC5 link setup with the target UE</w:t>
            </w:r>
            <w:r w:rsidRPr="00BD0404">
              <w:rPr>
                <w:rFonts w:hint="eastAsia"/>
              </w:rPr>
              <w:t xml:space="preserve"> (second hop)</w:t>
            </w:r>
            <w:r w:rsidRPr="00BD0404">
              <w:t xml:space="preserve">. </w:t>
            </w:r>
            <w:r w:rsidRPr="00BD0404">
              <w:rPr>
                <w:lang w:eastAsia="ko-KR"/>
              </w:rPr>
              <w:t>Sol#11 is used as basis for normative work.</w:t>
            </w:r>
          </w:p>
          <w:p w14:paraId="72344AC3" w14:textId="77777777" w:rsidR="00C76D3C" w:rsidRPr="00BD0404" w:rsidRDefault="00C76D3C" w:rsidP="00DF5711">
            <w:pPr>
              <w:pStyle w:val="B1"/>
              <w:rPr>
                <w:rFonts w:eastAsiaTheme="minorEastAsia"/>
                <w:lang w:eastAsia="zh-CN"/>
              </w:rPr>
            </w:pPr>
            <w:r w:rsidRPr="00BD0404">
              <w:rPr>
                <w:rFonts w:eastAsiaTheme="minorEastAsia" w:hint="eastAsia"/>
                <w:lang w:eastAsia="zh-CN"/>
              </w:rPr>
              <w:t>-</w:t>
            </w:r>
            <w:r w:rsidRPr="00BD0404">
              <w:rPr>
                <w:rFonts w:eastAsiaTheme="minorEastAsia" w:hint="eastAsia"/>
                <w:lang w:eastAsia="zh-CN"/>
              </w:rPr>
              <w:tab/>
              <w:t xml:space="preserve">The </w:t>
            </w:r>
            <w:r w:rsidRPr="00BD0404">
              <w:rPr>
                <w:rFonts w:eastAsiaTheme="minorEastAsia"/>
                <w:lang w:eastAsia="zh-CN"/>
              </w:rPr>
              <w:t xml:space="preserve">Layer-2 link establishment </w:t>
            </w:r>
            <w:r w:rsidRPr="00BD0404">
              <w:rPr>
                <w:rFonts w:eastAsiaTheme="minorEastAsia" w:hint="eastAsia"/>
                <w:lang w:eastAsia="zh-CN"/>
              </w:rPr>
              <w:t>procedure as defined in TS 23.304 [3] clause 6.4.3.1 is reused for per-hop link establishment for UE-to-UE Relay with the following clarifications:</w:t>
            </w:r>
          </w:p>
          <w:p w14:paraId="5B250BD5" w14:textId="77777777" w:rsidR="00C76D3C" w:rsidRPr="00BD0404" w:rsidRDefault="00C76D3C" w:rsidP="00C76D3C">
            <w:pPr>
              <w:pStyle w:val="B2"/>
            </w:pPr>
            <w:r w:rsidRPr="00BD0404">
              <w:rPr>
                <w:rFonts w:hint="eastAsia"/>
              </w:rPr>
              <w:t>-</w:t>
            </w:r>
            <w:r w:rsidRPr="00BD0404">
              <w:rPr>
                <w:rFonts w:hint="eastAsia"/>
              </w:rPr>
              <w:tab/>
            </w:r>
            <w:r w:rsidRPr="00BD0404">
              <w:t>U</w:t>
            </w:r>
            <w:r w:rsidRPr="00BD0404">
              <w:rPr>
                <w:rFonts w:hint="eastAsia"/>
              </w:rPr>
              <w:t>E-to-</w:t>
            </w:r>
            <w:r w:rsidRPr="00BD0404">
              <w:t>U</w:t>
            </w:r>
            <w:r w:rsidRPr="00BD0404">
              <w:rPr>
                <w:rFonts w:hint="eastAsia"/>
              </w:rPr>
              <w:t>E</w:t>
            </w:r>
            <w:r w:rsidRPr="00BD0404">
              <w:t xml:space="preserve"> Relay initiates the second hop PC5 link establishment after the Security Establishment procedure is completed at the first hop.</w:t>
            </w:r>
          </w:p>
          <w:p w14:paraId="3743C0EC" w14:textId="77777777" w:rsidR="00C76D3C" w:rsidRPr="00BD0404" w:rsidRDefault="00C76D3C" w:rsidP="00C76D3C">
            <w:pPr>
              <w:pStyle w:val="B2"/>
            </w:pPr>
            <w:r w:rsidRPr="00BD0404">
              <w:rPr>
                <w:rFonts w:hint="eastAsia"/>
              </w:rPr>
              <w:t>-</w:t>
            </w:r>
            <w:r w:rsidRPr="00BD0404">
              <w:rPr>
                <w:rFonts w:hint="eastAsia"/>
              </w:rPr>
              <w:tab/>
            </w:r>
            <w:r w:rsidRPr="00BD0404">
              <w:t>U</w:t>
            </w:r>
            <w:r w:rsidRPr="00BD0404">
              <w:rPr>
                <w:rFonts w:hint="eastAsia"/>
              </w:rPr>
              <w:t>E-to-</w:t>
            </w:r>
            <w:r w:rsidRPr="00BD0404">
              <w:t>U</w:t>
            </w:r>
            <w:r w:rsidRPr="00BD0404">
              <w:rPr>
                <w:rFonts w:hint="eastAsia"/>
              </w:rPr>
              <w:t>E</w:t>
            </w:r>
            <w:r w:rsidRPr="00BD0404">
              <w:t xml:space="preserve"> Relay sends the Direct Communication Accept message to Source UE after the second hop PC5 link establishment is completed (i.e. U</w:t>
            </w:r>
            <w:r w:rsidRPr="00BD0404">
              <w:rPr>
                <w:rFonts w:hint="eastAsia"/>
              </w:rPr>
              <w:t>E-to-</w:t>
            </w:r>
            <w:r w:rsidRPr="00BD0404">
              <w:t>U</w:t>
            </w:r>
            <w:r w:rsidRPr="00BD0404">
              <w:rPr>
                <w:rFonts w:hint="eastAsia"/>
              </w:rPr>
              <w:t>E</w:t>
            </w:r>
            <w:r w:rsidRPr="00BD0404">
              <w:t xml:space="preserve"> Relay has received D</w:t>
            </w:r>
            <w:r w:rsidRPr="00BD0404">
              <w:rPr>
                <w:rFonts w:hint="eastAsia"/>
                <w:lang w:eastAsia="zh-CN"/>
              </w:rPr>
              <w:t>irect Communication Accept</w:t>
            </w:r>
            <w:r w:rsidRPr="00BD0404">
              <w:t xml:space="preserve"> message from Target UE).</w:t>
            </w:r>
          </w:p>
          <w:p w14:paraId="3D4CEFB5" w14:textId="77777777" w:rsidR="00C76D3C" w:rsidRPr="00BD0404" w:rsidRDefault="00C76D3C" w:rsidP="00C76D3C">
            <w:pPr>
              <w:pStyle w:val="B2"/>
            </w:pPr>
            <w:r w:rsidRPr="00BD0404">
              <w:rPr>
                <w:rFonts w:hint="eastAsia"/>
              </w:rPr>
              <w:t>-</w:t>
            </w:r>
            <w:r w:rsidRPr="00BD0404">
              <w:rPr>
                <w:rFonts w:hint="eastAsia"/>
              </w:rPr>
              <w:tab/>
            </w:r>
            <w:r w:rsidRPr="00BD0404">
              <w:t>The IP address allocation procedure as defined in TS 23.304</w:t>
            </w:r>
            <w:r w:rsidRPr="00BD0404">
              <w:rPr>
                <w:rFonts w:hint="eastAsia"/>
              </w:rPr>
              <w:t xml:space="preserve"> [3]</w:t>
            </w:r>
            <w:r w:rsidRPr="00BD0404">
              <w:t xml:space="preserve"> clause 6.4.3.1 is reused on each hop for U</w:t>
            </w:r>
            <w:r w:rsidRPr="00BD0404">
              <w:rPr>
                <w:rFonts w:hint="eastAsia"/>
              </w:rPr>
              <w:t>E-to-UE</w:t>
            </w:r>
            <w:r w:rsidRPr="00BD0404">
              <w:t xml:space="preserve"> Relay. </w:t>
            </w:r>
          </w:p>
          <w:p w14:paraId="4B94C1A7" w14:textId="77777777" w:rsidR="00C76D3C" w:rsidRPr="00BD0404" w:rsidRDefault="00C76D3C" w:rsidP="00C76D3C">
            <w:pPr>
              <w:pStyle w:val="B2"/>
            </w:pPr>
            <w:r w:rsidRPr="00BD0404">
              <w:t>-</w:t>
            </w:r>
            <w:r w:rsidRPr="00BD0404">
              <w:tab/>
              <w:t>The Source UE and Target UE may obtain the IP address of each other using DNS. The Source UE may obtain the IP address of a Target UE from the UE-to-UE Relay in the Direct Communication Accept message (if included).</w:t>
            </w:r>
          </w:p>
          <w:p w14:paraId="24D607C6" w14:textId="77777777" w:rsidR="00C76D3C" w:rsidRPr="00BD0404" w:rsidRDefault="00C76D3C" w:rsidP="00C76D3C">
            <w:pPr>
              <w:pStyle w:val="B2"/>
            </w:pPr>
            <w:r w:rsidRPr="00BD0404">
              <w:rPr>
                <w:rFonts w:hint="eastAsia"/>
              </w:rPr>
              <w:t>-</w:t>
            </w:r>
            <w:r w:rsidRPr="00BD0404">
              <w:rPr>
                <w:rFonts w:hint="eastAsia"/>
              </w:rPr>
              <w:tab/>
            </w:r>
            <w:r w:rsidRPr="00BD0404">
              <w:t>For the first hop PC5 link establishment:</w:t>
            </w:r>
          </w:p>
          <w:p w14:paraId="41F5042E" w14:textId="77777777" w:rsidR="00C76D3C" w:rsidRPr="00BD0404" w:rsidRDefault="00C76D3C" w:rsidP="00C76D3C">
            <w:pPr>
              <w:pStyle w:val="B3"/>
            </w:pPr>
            <w:r w:rsidRPr="00BD0404">
              <w:t>-</w:t>
            </w:r>
            <w:r w:rsidRPr="00BD0404">
              <w:tab/>
              <w:t xml:space="preserve">The Source UE sends a Direct </w:t>
            </w:r>
            <w:r w:rsidRPr="00BD0404">
              <w:lastRenderedPageBreak/>
              <w:t>Communication Request message including User Info ID of Source UE, User Info ID of U</w:t>
            </w:r>
            <w:r w:rsidRPr="00BD0404">
              <w:rPr>
                <w:rFonts w:hint="eastAsia"/>
                <w:lang w:eastAsia="zh-CN"/>
              </w:rPr>
              <w:t>E-to-UE</w:t>
            </w:r>
            <w:r w:rsidRPr="00BD0404">
              <w:t xml:space="preserve"> Relay, User Info ID</w:t>
            </w:r>
            <w:r w:rsidRPr="00BD0404">
              <w:rPr>
                <w:rFonts w:hint="eastAsia"/>
                <w:lang w:eastAsia="zh-CN"/>
              </w:rPr>
              <w:t xml:space="preserve"> and Layer-2 ID</w:t>
            </w:r>
            <w:r w:rsidRPr="00BD0404">
              <w:t xml:space="preserve"> of Target UE, RSC and Security Information to U</w:t>
            </w:r>
            <w:r w:rsidRPr="00BD0404">
              <w:rPr>
                <w:rFonts w:hint="eastAsia"/>
              </w:rPr>
              <w:t>E-to-</w:t>
            </w:r>
            <w:r w:rsidRPr="00BD0404">
              <w:t>U</w:t>
            </w:r>
            <w:r w:rsidRPr="00BD0404">
              <w:rPr>
                <w:rFonts w:hint="eastAsia"/>
              </w:rPr>
              <w:t>E</w:t>
            </w:r>
            <w:r w:rsidRPr="00BD0404">
              <w:t xml:space="preserve"> Relay.</w:t>
            </w:r>
          </w:p>
          <w:p w14:paraId="6FAE3CF6" w14:textId="77777777" w:rsidR="00C76D3C" w:rsidRPr="00BD0404" w:rsidRDefault="00C76D3C" w:rsidP="00C76D3C">
            <w:pPr>
              <w:pStyle w:val="B3"/>
            </w:pPr>
            <w:r w:rsidRPr="00BD0404">
              <w:rPr>
                <w:rFonts w:hint="eastAsia"/>
                <w:lang w:eastAsia="zh-CN"/>
              </w:rPr>
              <w:t>-</w:t>
            </w:r>
            <w:r w:rsidRPr="00BD0404">
              <w:tab/>
              <w:t>For Layer-3 UE-to-UE Relaying after the security protection is enabled</w:t>
            </w:r>
            <w:r w:rsidRPr="00BD0404">
              <w:rPr>
                <w:rFonts w:hint="eastAsia"/>
              </w:rPr>
              <w:t xml:space="preserve"> </w:t>
            </w:r>
            <w:r w:rsidRPr="00BD0404">
              <w:t>the Source UE sends IP Address Configuration or Link-Local IPv6 address, QoS Info (PFI and PC5 QoS parameters) to U</w:t>
            </w:r>
            <w:r w:rsidRPr="00BD0404">
              <w:rPr>
                <w:rFonts w:hint="eastAsia"/>
              </w:rPr>
              <w:t>E-to-</w:t>
            </w:r>
            <w:r w:rsidRPr="00BD0404">
              <w:t>U</w:t>
            </w:r>
            <w:r w:rsidRPr="00BD0404">
              <w:rPr>
                <w:rFonts w:hint="eastAsia"/>
              </w:rPr>
              <w:t>E</w:t>
            </w:r>
            <w:r w:rsidRPr="00BD0404">
              <w:t xml:space="preserve"> Relay. </w:t>
            </w:r>
          </w:p>
          <w:p w14:paraId="0A65AAEC" w14:textId="77777777" w:rsidR="00C76D3C" w:rsidRPr="00BD0404" w:rsidRDefault="00C76D3C" w:rsidP="00C76D3C">
            <w:pPr>
              <w:pStyle w:val="B3"/>
            </w:pPr>
            <w:r w:rsidRPr="00BD0404">
              <w:rPr>
                <w:rFonts w:hint="eastAsia"/>
                <w:lang w:eastAsia="zh-CN"/>
              </w:rPr>
              <w:t>-</w:t>
            </w:r>
            <w:r w:rsidRPr="00BD0404">
              <w:tab/>
              <w:t>The U</w:t>
            </w:r>
            <w:r w:rsidRPr="00BD0404">
              <w:rPr>
                <w:rFonts w:hint="eastAsia"/>
              </w:rPr>
              <w:t>E-to-</w:t>
            </w:r>
            <w:r w:rsidRPr="00BD0404">
              <w:t>U</w:t>
            </w:r>
            <w:r w:rsidRPr="00BD0404">
              <w:rPr>
                <w:rFonts w:hint="eastAsia"/>
              </w:rPr>
              <w:t>E</w:t>
            </w:r>
            <w:r w:rsidRPr="00BD0404">
              <w:t xml:space="preserve"> Relay sends a Direct Communication Accept message </w:t>
            </w:r>
            <w:r w:rsidRPr="00BD0404">
              <w:rPr>
                <w:rFonts w:hint="eastAsia"/>
              </w:rPr>
              <w:t xml:space="preserve">to </w:t>
            </w:r>
            <w:r w:rsidRPr="00BD0404">
              <w:t xml:space="preserve">the </w:t>
            </w:r>
            <w:r w:rsidRPr="00BD0404">
              <w:rPr>
                <w:rFonts w:hint="eastAsia"/>
              </w:rPr>
              <w:t>Source UE</w:t>
            </w:r>
            <w:r w:rsidRPr="00BD0404">
              <w:t xml:space="preserve"> including User Info ID of Source UE, User Info ID of UE-to-UE Relay, User Info ID of Target UE and RSC.</w:t>
            </w:r>
          </w:p>
          <w:p w14:paraId="795AD574" w14:textId="77777777" w:rsidR="00C76D3C" w:rsidRPr="00BD0404" w:rsidRDefault="00C76D3C" w:rsidP="00C76D3C">
            <w:pPr>
              <w:pStyle w:val="B3"/>
            </w:pPr>
            <w:r w:rsidRPr="00BD0404">
              <w:rPr>
                <w:rFonts w:hint="eastAsia"/>
                <w:lang w:eastAsia="zh-CN"/>
              </w:rPr>
              <w:t>-</w:t>
            </w:r>
            <w:r w:rsidRPr="00BD0404">
              <w:tab/>
              <w:t>For Layer-3 UE-to-UE Relaying the Layer-3 UE-to-UE Relay also includes the IP address of the Target UE (optional), QoS Info (PFI and split PC5 QoS parameters), and IP Address Configuration or Link-Local IPv6 address in the Direct Communication Accept.</w:t>
            </w:r>
          </w:p>
          <w:p w14:paraId="2CBBCC69" w14:textId="77777777" w:rsidR="00C76D3C" w:rsidRPr="00BD0404" w:rsidRDefault="00C76D3C" w:rsidP="00C76D3C">
            <w:pPr>
              <w:pStyle w:val="B2"/>
              <w:rPr>
                <w:rFonts w:eastAsiaTheme="minorEastAsia"/>
                <w:lang w:eastAsia="zh-CN"/>
              </w:rPr>
            </w:pPr>
            <w:r w:rsidRPr="00BD0404">
              <w:rPr>
                <w:rFonts w:eastAsiaTheme="minorEastAsia" w:hint="eastAsia"/>
                <w:lang w:eastAsia="zh-CN"/>
              </w:rPr>
              <w:t>-</w:t>
            </w:r>
            <w:r w:rsidRPr="00BD0404">
              <w:rPr>
                <w:rFonts w:eastAsiaTheme="minorEastAsia" w:hint="eastAsia"/>
                <w:lang w:eastAsia="zh-CN"/>
              </w:rPr>
              <w:tab/>
            </w:r>
            <w:r w:rsidRPr="00BD0404">
              <w:rPr>
                <w:rFonts w:eastAsiaTheme="minorEastAsia"/>
                <w:lang w:eastAsia="zh-CN"/>
              </w:rPr>
              <w:t>F</w:t>
            </w:r>
            <w:r w:rsidRPr="00BD0404">
              <w:rPr>
                <w:rFonts w:eastAsiaTheme="minorEastAsia" w:hint="eastAsia"/>
                <w:lang w:eastAsia="zh-CN"/>
              </w:rPr>
              <w:t>or the second hop PC5 link establishment</w:t>
            </w:r>
            <w:r w:rsidRPr="00BD0404">
              <w:rPr>
                <w:rFonts w:eastAsiaTheme="minorEastAsia"/>
                <w:lang w:eastAsia="zh-CN"/>
              </w:rPr>
              <w:t>:</w:t>
            </w:r>
          </w:p>
          <w:p w14:paraId="3B9DA8FE" w14:textId="77777777" w:rsidR="00C76D3C" w:rsidRPr="00BD0404" w:rsidRDefault="00C76D3C" w:rsidP="00C76D3C">
            <w:pPr>
              <w:pStyle w:val="B3"/>
              <w:rPr>
                <w:bCs/>
                <w:lang w:eastAsia="zh-CN"/>
              </w:rPr>
            </w:pPr>
            <w:r w:rsidRPr="00BD0404">
              <w:rPr>
                <w:bCs/>
                <w:lang w:eastAsia="zh-CN"/>
              </w:rPr>
              <w:t>-</w:t>
            </w:r>
            <w:r w:rsidRPr="00BD0404">
              <w:rPr>
                <w:bCs/>
                <w:lang w:eastAsia="zh-CN"/>
              </w:rPr>
              <w:tab/>
              <w:t xml:space="preserve">The </w:t>
            </w:r>
            <w:r w:rsidRPr="00BD0404">
              <w:rPr>
                <w:rFonts w:hint="eastAsia"/>
                <w:bCs/>
                <w:lang w:eastAsia="zh-CN"/>
              </w:rPr>
              <w:t>UE-to-UE Relay sends Direct Communication Request message including</w:t>
            </w:r>
            <w:r w:rsidRPr="00BD0404">
              <w:rPr>
                <w:rFonts w:hint="eastAsia"/>
                <w:lang w:eastAsia="zh-CN"/>
              </w:rPr>
              <w:t xml:space="preserve"> User Info ID of S</w:t>
            </w:r>
            <w:r w:rsidRPr="00BD0404">
              <w:rPr>
                <w:lang w:eastAsia="zh-CN"/>
              </w:rPr>
              <w:t>o</w:t>
            </w:r>
            <w:r w:rsidRPr="00BD0404">
              <w:rPr>
                <w:rFonts w:hint="eastAsia"/>
                <w:lang w:eastAsia="zh-CN"/>
              </w:rPr>
              <w:t>urce UE, User Info ID of UE-to-UE Relay, User Info ID of Target UE, RSC</w:t>
            </w:r>
            <w:r w:rsidRPr="00BD0404">
              <w:rPr>
                <w:rFonts w:hint="eastAsia"/>
                <w:bCs/>
                <w:lang w:eastAsia="zh-CN"/>
              </w:rPr>
              <w:t xml:space="preserve"> and </w:t>
            </w:r>
            <w:r w:rsidRPr="00BD0404">
              <w:rPr>
                <w:lang w:eastAsia="ko-KR"/>
              </w:rPr>
              <w:t>Security Information</w:t>
            </w:r>
            <w:r w:rsidRPr="00BD0404">
              <w:rPr>
                <w:rFonts w:hint="eastAsia"/>
                <w:bCs/>
                <w:lang w:eastAsia="zh-CN"/>
              </w:rPr>
              <w:t xml:space="preserve"> to </w:t>
            </w:r>
            <w:r w:rsidRPr="00BD0404">
              <w:rPr>
                <w:bCs/>
                <w:lang w:eastAsia="zh-CN"/>
              </w:rPr>
              <w:t xml:space="preserve">the </w:t>
            </w:r>
            <w:r w:rsidRPr="00BD0404">
              <w:rPr>
                <w:rFonts w:hint="eastAsia"/>
                <w:bCs/>
                <w:lang w:eastAsia="zh-CN"/>
              </w:rPr>
              <w:t xml:space="preserve">Target UE. </w:t>
            </w:r>
          </w:p>
          <w:p w14:paraId="2A68F1BD" w14:textId="77777777" w:rsidR="00C76D3C" w:rsidRPr="00BD0404" w:rsidRDefault="00C76D3C" w:rsidP="00C76D3C">
            <w:pPr>
              <w:pStyle w:val="B3"/>
              <w:rPr>
                <w:lang w:eastAsia="zh-CN"/>
              </w:rPr>
            </w:pPr>
            <w:r w:rsidRPr="00BD0404">
              <w:rPr>
                <w:bCs/>
                <w:lang w:eastAsia="zh-CN"/>
              </w:rPr>
              <w:t>-</w:t>
            </w:r>
            <w:r w:rsidRPr="00BD0404">
              <w:rPr>
                <w:bCs/>
                <w:lang w:eastAsia="zh-CN"/>
              </w:rPr>
              <w:tab/>
              <w:t xml:space="preserve">For Layer-3 UE-to-UE Relaying after </w:t>
            </w:r>
            <w:r w:rsidRPr="00BD0404">
              <w:t>the security protection is enabled</w:t>
            </w:r>
            <w:r w:rsidRPr="00BD0404">
              <w:rPr>
                <w:rFonts w:hint="eastAsia"/>
                <w:lang w:eastAsia="zh-CN"/>
              </w:rPr>
              <w:t xml:space="preserve">, </w:t>
            </w:r>
            <w:r w:rsidRPr="00BD0404">
              <w:rPr>
                <w:lang w:eastAsia="zh-CN"/>
              </w:rPr>
              <w:t xml:space="preserve">the </w:t>
            </w:r>
            <w:r w:rsidRPr="00BD0404">
              <w:rPr>
                <w:rFonts w:hint="eastAsia"/>
                <w:lang w:eastAsia="zh-CN"/>
              </w:rPr>
              <w:t xml:space="preserve">Layer-3 UE-to-UE Relay sends </w:t>
            </w:r>
            <w:r w:rsidRPr="00BD0404">
              <w:rPr>
                <w:lang w:eastAsia="zh-CN"/>
              </w:rPr>
              <w:t xml:space="preserve">IP Address Configuration or Link-Local IPv6 address, and QoS Info (PFI and </w:t>
            </w:r>
            <w:r w:rsidRPr="00BD0404">
              <w:rPr>
                <w:rFonts w:hint="eastAsia"/>
                <w:lang w:eastAsia="zh-CN"/>
              </w:rPr>
              <w:t xml:space="preserve">split </w:t>
            </w:r>
            <w:r w:rsidRPr="00BD0404">
              <w:rPr>
                <w:lang w:eastAsia="zh-CN"/>
              </w:rPr>
              <w:t>PC5 QoS parameters)</w:t>
            </w:r>
            <w:r w:rsidRPr="00BD0404">
              <w:rPr>
                <w:rFonts w:hint="eastAsia"/>
                <w:lang w:eastAsia="zh-CN"/>
              </w:rPr>
              <w:t xml:space="preserve"> to </w:t>
            </w:r>
            <w:r w:rsidRPr="00BD0404">
              <w:rPr>
                <w:lang w:eastAsia="zh-CN"/>
              </w:rPr>
              <w:t xml:space="preserve">the </w:t>
            </w:r>
            <w:r w:rsidRPr="00BD0404">
              <w:rPr>
                <w:rFonts w:hint="eastAsia"/>
                <w:lang w:eastAsia="zh-CN"/>
              </w:rPr>
              <w:t>Target UE.</w:t>
            </w:r>
          </w:p>
          <w:p w14:paraId="170EB4DB" w14:textId="77777777" w:rsidR="00C76D3C" w:rsidRPr="00BD0404" w:rsidRDefault="00C76D3C" w:rsidP="00C76D3C">
            <w:pPr>
              <w:pStyle w:val="B3"/>
              <w:rPr>
                <w:lang w:eastAsia="zh-CN"/>
              </w:rPr>
            </w:pPr>
            <w:r w:rsidRPr="00BD0404">
              <w:rPr>
                <w:lang w:eastAsia="zh-CN"/>
              </w:rPr>
              <w:t>-</w:t>
            </w:r>
            <w:r w:rsidRPr="00BD0404">
              <w:rPr>
                <w:lang w:eastAsia="zh-CN"/>
              </w:rPr>
              <w:tab/>
              <w:t xml:space="preserve">The </w:t>
            </w:r>
            <w:r w:rsidRPr="00BD0404">
              <w:rPr>
                <w:rFonts w:hint="eastAsia"/>
                <w:lang w:eastAsia="zh-CN"/>
              </w:rPr>
              <w:t xml:space="preserve">Target UE sends </w:t>
            </w:r>
            <w:r w:rsidRPr="00BD0404">
              <w:rPr>
                <w:rFonts w:hint="eastAsia"/>
                <w:bCs/>
                <w:lang w:eastAsia="zh-CN"/>
              </w:rPr>
              <w:t xml:space="preserve">Direct Communication Accept message to </w:t>
            </w:r>
            <w:r w:rsidRPr="00BD0404">
              <w:rPr>
                <w:bCs/>
                <w:lang w:eastAsia="zh-CN"/>
              </w:rPr>
              <w:t xml:space="preserve">the </w:t>
            </w:r>
            <w:r w:rsidRPr="00BD0404">
              <w:rPr>
                <w:rFonts w:hint="eastAsia"/>
                <w:bCs/>
                <w:lang w:eastAsia="zh-CN"/>
              </w:rPr>
              <w:t>UE-to-UE Relay</w:t>
            </w:r>
            <w:r w:rsidRPr="00BD0404">
              <w:rPr>
                <w:bCs/>
                <w:lang w:eastAsia="zh-CN"/>
              </w:rPr>
              <w:t xml:space="preserve"> including</w:t>
            </w:r>
            <w:r w:rsidRPr="00BD0404">
              <w:rPr>
                <w:rFonts w:hint="eastAsia"/>
                <w:bCs/>
                <w:lang w:eastAsia="zh-CN"/>
              </w:rPr>
              <w:t xml:space="preserve"> </w:t>
            </w:r>
            <w:r w:rsidRPr="00BD0404">
              <w:rPr>
                <w:lang w:eastAsia="zh-CN"/>
              </w:rPr>
              <w:t xml:space="preserve">User Info ID of Source UE, User Info ID of UE-to-UE Relay, </w:t>
            </w:r>
            <w:bookmarkStart w:id="2" w:name="_Hlk116469086"/>
            <w:r w:rsidRPr="00BD0404">
              <w:rPr>
                <w:lang w:eastAsia="zh-CN"/>
              </w:rPr>
              <w:t xml:space="preserve">User Info ID of Target UE </w:t>
            </w:r>
            <w:bookmarkEnd w:id="2"/>
            <w:r w:rsidRPr="00BD0404">
              <w:rPr>
                <w:lang w:eastAsia="zh-CN"/>
              </w:rPr>
              <w:t>and RSC.</w:t>
            </w:r>
          </w:p>
          <w:p w14:paraId="2A3CFD31" w14:textId="77777777" w:rsidR="00C76D3C" w:rsidRPr="00BD0404" w:rsidRDefault="00C76D3C" w:rsidP="00C76D3C">
            <w:pPr>
              <w:pStyle w:val="B3"/>
              <w:rPr>
                <w:lang w:eastAsia="zh-CN"/>
              </w:rPr>
            </w:pPr>
            <w:r w:rsidRPr="00BD0404">
              <w:rPr>
                <w:lang w:eastAsia="zh-CN"/>
              </w:rPr>
              <w:t>-</w:t>
            </w:r>
            <w:r w:rsidRPr="00BD0404">
              <w:rPr>
                <w:lang w:eastAsia="zh-CN"/>
              </w:rPr>
              <w:tab/>
              <w:t xml:space="preserve">For Layer-3 UE-to-UE Relaying the </w:t>
            </w:r>
            <w:r w:rsidRPr="00BD0404">
              <w:rPr>
                <w:rFonts w:hint="eastAsia"/>
                <w:lang w:eastAsia="zh-CN"/>
              </w:rPr>
              <w:t>Target UE</w:t>
            </w:r>
            <w:r w:rsidRPr="00BD0404">
              <w:rPr>
                <w:lang w:eastAsia="zh-CN"/>
              </w:rPr>
              <w:t xml:space="preserve"> also includes QoS Info (PFI and split PC5 QoS parameters), and IP Address Configuration or Link-Local IPv6 address</w:t>
            </w:r>
            <w:r w:rsidRPr="00BD0404">
              <w:rPr>
                <w:rFonts w:hint="eastAsia"/>
                <w:lang w:eastAsia="zh-CN"/>
              </w:rPr>
              <w:t xml:space="preserve"> </w:t>
            </w:r>
            <w:r w:rsidRPr="00BD0404">
              <w:rPr>
                <w:lang w:eastAsia="zh-CN"/>
              </w:rPr>
              <w:t>in the Direct Communication Accept message</w:t>
            </w:r>
            <w:r w:rsidRPr="00BD0404">
              <w:rPr>
                <w:rFonts w:hint="eastAsia"/>
                <w:lang w:eastAsia="zh-CN"/>
              </w:rPr>
              <w:t>.</w:t>
            </w:r>
          </w:p>
          <w:p w14:paraId="7CCE6352" w14:textId="0C1E2FD6" w:rsidR="00CD4798" w:rsidRPr="00BD0404" w:rsidRDefault="00CD4798" w:rsidP="0033019F">
            <w:pPr>
              <w:keepLines/>
              <w:ind w:left="1560" w:hanging="1276"/>
              <w:rPr>
                <w:rFonts w:eastAsiaTheme="minorEastAsia"/>
                <w:lang w:eastAsia="zh-CN"/>
              </w:rPr>
            </w:pPr>
          </w:p>
        </w:tc>
        <w:tc>
          <w:tcPr>
            <w:tcW w:w="4236" w:type="dxa"/>
          </w:tcPr>
          <w:p w14:paraId="4BE4C1BA" w14:textId="4B82F15C" w:rsidR="006961FA" w:rsidRPr="00BD0404" w:rsidRDefault="006961FA" w:rsidP="00E31A81">
            <w:pPr>
              <w:pStyle w:val="B1"/>
              <w:rPr>
                <w:rFonts w:eastAsia="宋体"/>
                <w:lang w:eastAsia="zh-CN"/>
              </w:rPr>
            </w:pPr>
            <w:r w:rsidRPr="00BD0404">
              <w:rPr>
                <w:lang w:eastAsia="zh-CN"/>
              </w:rPr>
              <w:lastRenderedPageBreak/>
              <w:t>-</w:t>
            </w:r>
            <w:r w:rsidRPr="00BD0404">
              <w:rPr>
                <w:lang w:eastAsia="zh-CN"/>
              </w:rPr>
              <w:tab/>
            </w:r>
            <w:r w:rsidRPr="00BD0404">
              <w:rPr>
                <w:rFonts w:eastAsia="宋体"/>
                <w:lang w:eastAsia="ko-KR"/>
              </w:rPr>
              <w:t>s</w:t>
            </w:r>
            <w:r w:rsidRPr="00BD0404">
              <w:rPr>
                <w:rFonts w:eastAsia="宋体" w:hint="eastAsia"/>
                <w:lang w:eastAsia="ko-KR"/>
              </w:rPr>
              <w:t xml:space="preserve">upport </w:t>
            </w:r>
            <w:r w:rsidR="00B9478F" w:rsidRPr="00BD0404">
              <w:rPr>
                <w:rFonts w:eastAsia="宋体" w:hint="eastAsia"/>
                <w:lang w:eastAsia="zh-CN"/>
              </w:rPr>
              <w:t xml:space="preserve">5G ProSe </w:t>
            </w:r>
            <w:r w:rsidRPr="00BD0404">
              <w:rPr>
                <w:rFonts w:eastAsia="宋体" w:hint="eastAsia"/>
                <w:lang w:eastAsia="ko-KR"/>
              </w:rPr>
              <w:t xml:space="preserve">UE-to-UE </w:t>
            </w:r>
            <w:r w:rsidRPr="00BD0404">
              <w:rPr>
                <w:rFonts w:eastAsia="宋体" w:hint="eastAsia"/>
                <w:lang w:eastAsia="zh-CN"/>
              </w:rPr>
              <w:t>r</w:t>
            </w:r>
            <w:r w:rsidRPr="00BD0404">
              <w:rPr>
                <w:rFonts w:eastAsia="宋体" w:hint="eastAsia"/>
                <w:lang w:eastAsia="ko-KR"/>
              </w:rPr>
              <w:t>elay</w:t>
            </w:r>
            <w:r w:rsidR="00B9478F" w:rsidRPr="00BD0404">
              <w:rPr>
                <w:rFonts w:eastAsia="宋体" w:hint="eastAsia"/>
                <w:lang w:eastAsia="zh-CN"/>
              </w:rPr>
              <w:t xml:space="preserve"> with a single UE-to-UE relay UE over NR PC5 interface</w:t>
            </w:r>
            <w:r w:rsidRPr="00BD0404">
              <w:rPr>
                <w:rFonts w:eastAsia="宋体" w:hint="eastAsia"/>
                <w:lang w:eastAsia="zh-CN"/>
              </w:rPr>
              <w:t xml:space="preserve">, including </w:t>
            </w:r>
            <w:r w:rsidRPr="00BD0404">
              <w:rPr>
                <w:lang w:eastAsia="ko-KR"/>
              </w:rPr>
              <w:t xml:space="preserve">UE-to-UE </w:t>
            </w:r>
            <w:r w:rsidRPr="00BD0404">
              <w:rPr>
                <w:rFonts w:eastAsiaTheme="minorEastAsia" w:hint="eastAsia"/>
                <w:lang w:eastAsia="zh-CN"/>
              </w:rPr>
              <w:t>r</w:t>
            </w:r>
            <w:r w:rsidRPr="00BD0404">
              <w:rPr>
                <w:lang w:eastAsia="ko-KR"/>
              </w:rPr>
              <w:t>elay</w:t>
            </w:r>
            <w:r w:rsidRPr="00BD0404">
              <w:rPr>
                <w:rFonts w:hint="eastAsia"/>
                <w:lang w:eastAsia="ko-KR"/>
              </w:rPr>
              <w:t xml:space="preserve"> </w:t>
            </w:r>
            <w:r w:rsidRPr="00BD0404">
              <w:rPr>
                <w:rFonts w:hint="eastAsia"/>
                <w:lang w:eastAsia="ko-KR"/>
              </w:rPr>
              <w:lastRenderedPageBreak/>
              <w:t>discovery</w:t>
            </w:r>
            <w:r w:rsidRPr="00BD0404">
              <w:rPr>
                <w:rFonts w:eastAsiaTheme="minorEastAsia" w:hint="eastAsia"/>
                <w:lang w:eastAsia="zh-CN"/>
              </w:rPr>
              <w:t xml:space="preserve"> (both model A and model B), </w:t>
            </w:r>
            <w:r w:rsidRPr="00BD0404">
              <w:t xml:space="preserve">UE-to-UE </w:t>
            </w:r>
            <w:r w:rsidRPr="00BD0404">
              <w:rPr>
                <w:rFonts w:eastAsiaTheme="minorEastAsia" w:hint="eastAsia"/>
                <w:lang w:eastAsia="zh-CN"/>
              </w:rPr>
              <w:t>r</w:t>
            </w:r>
            <w:r w:rsidRPr="00BD0404">
              <w:t>elay selection</w:t>
            </w:r>
            <w:r w:rsidRPr="00BD0404">
              <w:rPr>
                <w:rFonts w:eastAsiaTheme="minorEastAsia" w:hint="eastAsia"/>
                <w:lang w:eastAsia="zh-CN"/>
              </w:rPr>
              <w:t>/reselection</w:t>
            </w:r>
            <w:r w:rsidR="00DA6441" w:rsidRPr="00BD0404">
              <w:rPr>
                <w:rFonts w:eastAsiaTheme="minorEastAsia" w:hint="eastAsia"/>
                <w:lang w:eastAsia="zh-CN"/>
              </w:rPr>
              <w:t xml:space="preserve"> by source UE or target UE</w:t>
            </w:r>
            <w:r w:rsidRPr="00BD0404">
              <w:rPr>
                <w:rFonts w:eastAsiaTheme="minorEastAsia" w:hint="eastAsia"/>
                <w:lang w:eastAsia="zh-CN"/>
              </w:rPr>
              <w:t>,</w:t>
            </w:r>
            <w:r w:rsidRPr="00BD0404">
              <w:rPr>
                <w:rFonts w:eastAsia="宋体" w:hint="eastAsia"/>
                <w:lang w:eastAsia="zh-CN"/>
              </w:rPr>
              <w:t xml:space="preserve"> and unicast mode </w:t>
            </w:r>
            <w:r w:rsidRPr="00BD0404">
              <w:rPr>
                <w:lang w:eastAsia="ko-KR"/>
              </w:rPr>
              <w:t xml:space="preserve">UE-to-UE </w:t>
            </w:r>
            <w:r w:rsidRPr="00BD0404">
              <w:rPr>
                <w:rFonts w:eastAsiaTheme="minorEastAsia" w:hint="eastAsia"/>
                <w:lang w:eastAsia="zh-CN"/>
              </w:rPr>
              <w:t>r</w:t>
            </w:r>
            <w:r w:rsidRPr="00BD0404">
              <w:rPr>
                <w:lang w:eastAsia="ko-KR"/>
              </w:rPr>
              <w:t>elay</w:t>
            </w:r>
            <w:r w:rsidRPr="00BD0404">
              <w:rPr>
                <w:rFonts w:eastAsia="宋体" w:hint="eastAsia"/>
                <w:lang w:eastAsia="zh-CN"/>
              </w:rPr>
              <w:t xml:space="preserve"> communication (with </w:t>
            </w:r>
            <w:r w:rsidRPr="00BD0404">
              <w:t xml:space="preserve">IP, Ethernet </w:t>
            </w:r>
            <w:r w:rsidRPr="00BD0404">
              <w:rPr>
                <w:rFonts w:eastAsiaTheme="minorEastAsia" w:hint="eastAsia"/>
                <w:lang w:eastAsia="zh-CN"/>
              </w:rPr>
              <w:t>or</w:t>
            </w:r>
            <w:r w:rsidRPr="00BD0404">
              <w:t xml:space="preserve"> </w:t>
            </w:r>
            <w:r w:rsidRPr="00BD0404">
              <w:rPr>
                <w:rFonts w:eastAsiaTheme="minorEastAsia" w:hint="eastAsia"/>
                <w:lang w:eastAsia="zh-CN"/>
              </w:rPr>
              <w:t>u</w:t>
            </w:r>
            <w:r w:rsidRPr="00BD0404">
              <w:t>nstructured traffic types</w:t>
            </w:r>
            <w:r w:rsidRPr="00BD0404">
              <w:rPr>
                <w:rFonts w:eastAsia="宋体" w:hint="eastAsia"/>
                <w:lang w:eastAsia="zh-CN"/>
              </w:rPr>
              <w:t>)</w:t>
            </w:r>
          </w:p>
          <w:p w14:paraId="22D73770" w14:textId="0B4986FD" w:rsidR="00BE58BD" w:rsidRPr="00BD0404" w:rsidRDefault="00BE58BD" w:rsidP="00E31A81">
            <w:pPr>
              <w:pStyle w:val="B1"/>
              <w:rPr>
                <w:rFonts w:eastAsiaTheme="minorEastAsia"/>
                <w:lang w:eastAsia="zh-CN"/>
              </w:rPr>
            </w:pPr>
            <w:r w:rsidRPr="00BD0404">
              <w:rPr>
                <w:lang w:eastAsia="ko-KR"/>
              </w:rPr>
              <w:t>-</w:t>
            </w:r>
            <w:r w:rsidRPr="00BD0404">
              <w:rPr>
                <w:lang w:eastAsia="ko-KR"/>
              </w:rPr>
              <w:tab/>
            </w:r>
            <w:r w:rsidRPr="00BD0404">
              <w:rPr>
                <w:rFonts w:eastAsiaTheme="minorEastAsia" w:hint="eastAsia"/>
                <w:lang w:eastAsia="zh-CN"/>
              </w:rPr>
              <w:t>S</w:t>
            </w:r>
            <w:r w:rsidRPr="00BD0404">
              <w:rPr>
                <w:lang w:eastAsia="ko-KR"/>
              </w:rPr>
              <w:t>upport</w:t>
            </w:r>
            <w:r w:rsidRPr="00BD0404">
              <w:rPr>
                <w:rFonts w:eastAsiaTheme="minorEastAsia" w:hint="eastAsia"/>
                <w:lang w:eastAsia="zh-CN"/>
              </w:rPr>
              <w:t xml:space="preserve"> d</w:t>
            </w:r>
            <w:r w:rsidRPr="00BD0404">
              <w:rPr>
                <w:lang w:eastAsia="ko-KR"/>
              </w:rPr>
              <w:t>iscovery integrated into PC5 unicast link establishment procedure</w:t>
            </w:r>
            <w:r w:rsidR="00B9304F" w:rsidRPr="00BD0404">
              <w:rPr>
                <w:rFonts w:eastAsiaTheme="minorEastAsia" w:hint="eastAsia"/>
                <w:lang w:eastAsia="zh-CN"/>
              </w:rPr>
              <w:t xml:space="preserve"> (see TR 23.700-33 clause 6.1.2.1)</w:t>
            </w:r>
          </w:p>
          <w:p w14:paraId="451EF45D" w14:textId="77777777" w:rsidR="00FB2F7B" w:rsidRPr="00BD0404" w:rsidRDefault="00FB2F7B" w:rsidP="00E31A81">
            <w:pPr>
              <w:pStyle w:val="B1"/>
              <w:rPr>
                <w:rFonts w:eastAsiaTheme="minorEastAsia"/>
                <w:lang w:eastAsia="zh-CN"/>
              </w:rPr>
            </w:pPr>
          </w:p>
          <w:p w14:paraId="4F918035" w14:textId="77777777" w:rsidR="00FB2F7B" w:rsidRPr="00BD0404" w:rsidRDefault="00FB2F7B" w:rsidP="00E31A81">
            <w:pPr>
              <w:pStyle w:val="B1"/>
              <w:rPr>
                <w:rFonts w:eastAsiaTheme="minorEastAsia"/>
                <w:lang w:eastAsia="zh-CN"/>
              </w:rPr>
            </w:pPr>
          </w:p>
          <w:p w14:paraId="1BF044BA" w14:textId="77777777" w:rsidR="00FB2F7B" w:rsidRPr="00BD0404" w:rsidRDefault="00FB2F7B" w:rsidP="00E31A81">
            <w:pPr>
              <w:pStyle w:val="B1"/>
              <w:rPr>
                <w:rFonts w:eastAsiaTheme="minorEastAsia"/>
                <w:lang w:eastAsia="zh-CN"/>
              </w:rPr>
            </w:pPr>
          </w:p>
          <w:p w14:paraId="6B895462" w14:textId="77777777" w:rsidR="00FB2F7B" w:rsidRPr="00BD0404" w:rsidRDefault="00FB2F7B" w:rsidP="00E31A81">
            <w:pPr>
              <w:pStyle w:val="B1"/>
              <w:rPr>
                <w:rFonts w:eastAsiaTheme="minorEastAsia"/>
                <w:lang w:eastAsia="zh-CN"/>
              </w:rPr>
            </w:pPr>
          </w:p>
          <w:p w14:paraId="0E771204" w14:textId="77777777" w:rsidR="00FB2F7B" w:rsidRPr="00BD0404" w:rsidRDefault="00FB2F7B" w:rsidP="00E31A81">
            <w:pPr>
              <w:pStyle w:val="B1"/>
              <w:rPr>
                <w:rFonts w:eastAsiaTheme="minorEastAsia"/>
                <w:lang w:eastAsia="zh-CN"/>
              </w:rPr>
            </w:pPr>
          </w:p>
          <w:p w14:paraId="08FAD1D6" w14:textId="77777777" w:rsidR="00FB2F7B" w:rsidRPr="00BD0404" w:rsidRDefault="00FB2F7B" w:rsidP="00E31A81">
            <w:pPr>
              <w:pStyle w:val="B1"/>
              <w:rPr>
                <w:rFonts w:eastAsiaTheme="minorEastAsia"/>
                <w:lang w:eastAsia="zh-CN"/>
              </w:rPr>
            </w:pPr>
          </w:p>
          <w:p w14:paraId="1950C2EE" w14:textId="77777777" w:rsidR="00FB2F7B" w:rsidRPr="00BD0404" w:rsidRDefault="00FB2F7B" w:rsidP="00E31A81">
            <w:pPr>
              <w:pStyle w:val="B1"/>
              <w:rPr>
                <w:rFonts w:eastAsiaTheme="minorEastAsia"/>
                <w:lang w:eastAsia="zh-CN"/>
              </w:rPr>
            </w:pPr>
          </w:p>
          <w:p w14:paraId="4A52E32D" w14:textId="77777777" w:rsidR="00FB2F7B" w:rsidRPr="00BD0404" w:rsidRDefault="00FB2F7B" w:rsidP="00E31A81">
            <w:pPr>
              <w:pStyle w:val="B1"/>
              <w:rPr>
                <w:rFonts w:eastAsiaTheme="minorEastAsia"/>
                <w:lang w:eastAsia="zh-CN"/>
              </w:rPr>
            </w:pPr>
          </w:p>
          <w:p w14:paraId="68E21075" w14:textId="77777777" w:rsidR="00FB2F7B" w:rsidRPr="00BD0404" w:rsidRDefault="00FB2F7B" w:rsidP="00E31A81">
            <w:pPr>
              <w:pStyle w:val="B1"/>
              <w:rPr>
                <w:rFonts w:eastAsiaTheme="minorEastAsia"/>
                <w:lang w:eastAsia="zh-CN"/>
              </w:rPr>
            </w:pPr>
          </w:p>
          <w:p w14:paraId="1DFDEA7C" w14:textId="77777777" w:rsidR="00FB2F7B" w:rsidRPr="00BD0404" w:rsidRDefault="00FB2F7B" w:rsidP="00E31A81">
            <w:pPr>
              <w:pStyle w:val="B1"/>
              <w:rPr>
                <w:rFonts w:eastAsiaTheme="minorEastAsia"/>
                <w:lang w:eastAsia="zh-CN"/>
              </w:rPr>
            </w:pPr>
          </w:p>
          <w:p w14:paraId="31196A25" w14:textId="77777777" w:rsidR="00FB2F7B" w:rsidRPr="00BD0404" w:rsidRDefault="00FB2F7B" w:rsidP="00E31A81">
            <w:pPr>
              <w:pStyle w:val="B1"/>
              <w:rPr>
                <w:rFonts w:eastAsiaTheme="minorEastAsia"/>
                <w:lang w:eastAsia="zh-CN"/>
              </w:rPr>
            </w:pPr>
          </w:p>
          <w:p w14:paraId="3709D1C7" w14:textId="77777777" w:rsidR="00FB2F7B" w:rsidRPr="00BD0404" w:rsidRDefault="00FB2F7B" w:rsidP="00E31A81">
            <w:pPr>
              <w:pStyle w:val="B1"/>
              <w:rPr>
                <w:rFonts w:eastAsiaTheme="minorEastAsia"/>
                <w:lang w:eastAsia="zh-CN"/>
              </w:rPr>
            </w:pPr>
          </w:p>
          <w:p w14:paraId="0EC18BF3" w14:textId="77777777" w:rsidR="00FB2F7B" w:rsidRPr="00BD0404" w:rsidRDefault="00FB2F7B" w:rsidP="00E31A81">
            <w:pPr>
              <w:pStyle w:val="B1"/>
              <w:rPr>
                <w:rFonts w:eastAsiaTheme="minorEastAsia"/>
                <w:lang w:eastAsia="zh-CN"/>
              </w:rPr>
            </w:pPr>
          </w:p>
          <w:p w14:paraId="322295C9" w14:textId="77777777" w:rsidR="00FB2F7B" w:rsidRPr="00BD0404" w:rsidRDefault="00FB2F7B" w:rsidP="00E31A81">
            <w:pPr>
              <w:pStyle w:val="B1"/>
              <w:rPr>
                <w:rFonts w:eastAsiaTheme="minorEastAsia"/>
                <w:lang w:eastAsia="zh-CN"/>
              </w:rPr>
            </w:pPr>
          </w:p>
          <w:p w14:paraId="73D915CF" w14:textId="77777777" w:rsidR="00FB2F7B" w:rsidRPr="00BD0404" w:rsidRDefault="00FB2F7B" w:rsidP="00E31A81">
            <w:pPr>
              <w:pStyle w:val="B1"/>
              <w:rPr>
                <w:rFonts w:eastAsiaTheme="minorEastAsia"/>
                <w:lang w:eastAsia="zh-CN"/>
              </w:rPr>
            </w:pPr>
          </w:p>
          <w:p w14:paraId="6A26A593" w14:textId="77777777" w:rsidR="00FB2F7B" w:rsidRPr="00BD0404" w:rsidRDefault="00FB2F7B" w:rsidP="00E31A81">
            <w:pPr>
              <w:pStyle w:val="B1"/>
              <w:rPr>
                <w:rFonts w:eastAsiaTheme="minorEastAsia"/>
                <w:lang w:eastAsia="zh-CN"/>
              </w:rPr>
            </w:pPr>
          </w:p>
          <w:p w14:paraId="67AAF083" w14:textId="77777777" w:rsidR="00FB2F7B" w:rsidRPr="00BD0404" w:rsidRDefault="00FB2F7B" w:rsidP="00E31A81">
            <w:pPr>
              <w:pStyle w:val="B1"/>
              <w:rPr>
                <w:rFonts w:eastAsiaTheme="minorEastAsia"/>
                <w:lang w:eastAsia="zh-CN"/>
              </w:rPr>
            </w:pPr>
          </w:p>
          <w:p w14:paraId="23D9B1F3" w14:textId="77777777" w:rsidR="00FB2F7B" w:rsidRPr="00BD0404" w:rsidRDefault="00FB2F7B" w:rsidP="00E31A81">
            <w:pPr>
              <w:pStyle w:val="B1"/>
              <w:rPr>
                <w:rFonts w:eastAsiaTheme="minorEastAsia"/>
                <w:lang w:eastAsia="zh-CN"/>
              </w:rPr>
            </w:pPr>
          </w:p>
          <w:p w14:paraId="718C8161" w14:textId="77777777" w:rsidR="00FB2F7B" w:rsidRPr="00BD0404" w:rsidRDefault="00FB2F7B" w:rsidP="00E31A81">
            <w:pPr>
              <w:pStyle w:val="B1"/>
              <w:rPr>
                <w:rFonts w:eastAsiaTheme="minorEastAsia"/>
                <w:lang w:eastAsia="zh-CN"/>
              </w:rPr>
            </w:pPr>
          </w:p>
          <w:p w14:paraId="364C58BB" w14:textId="77777777" w:rsidR="00FB2F7B" w:rsidRPr="00BD0404" w:rsidRDefault="00FB2F7B" w:rsidP="00E31A81">
            <w:pPr>
              <w:pStyle w:val="B1"/>
              <w:rPr>
                <w:rFonts w:eastAsiaTheme="minorEastAsia"/>
                <w:lang w:eastAsia="zh-CN"/>
              </w:rPr>
            </w:pPr>
          </w:p>
          <w:p w14:paraId="29F4C664" w14:textId="77777777" w:rsidR="00FB2F7B" w:rsidRPr="00BD0404" w:rsidRDefault="00FB2F7B" w:rsidP="00E31A81">
            <w:pPr>
              <w:pStyle w:val="B1"/>
              <w:rPr>
                <w:rFonts w:eastAsiaTheme="minorEastAsia"/>
                <w:lang w:eastAsia="zh-CN"/>
              </w:rPr>
            </w:pPr>
          </w:p>
          <w:p w14:paraId="2E6BB69B" w14:textId="77777777" w:rsidR="00FB2F7B" w:rsidRPr="00BD0404" w:rsidRDefault="00FB2F7B" w:rsidP="00E31A81">
            <w:pPr>
              <w:pStyle w:val="B1"/>
              <w:rPr>
                <w:rFonts w:eastAsiaTheme="minorEastAsia"/>
                <w:lang w:eastAsia="zh-CN"/>
              </w:rPr>
            </w:pPr>
          </w:p>
          <w:p w14:paraId="75492EB3" w14:textId="77777777" w:rsidR="00FB2F7B" w:rsidRPr="00BD0404" w:rsidRDefault="00FB2F7B" w:rsidP="00E31A81">
            <w:pPr>
              <w:pStyle w:val="B1"/>
              <w:rPr>
                <w:rFonts w:eastAsiaTheme="minorEastAsia"/>
                <w:lang w:eastAsia="zh-CN"/>
              </w:rPr>
            </w:pPr>
          </w:p>
          <w:p w14:paraId="1391736E" w14:textId="77777777" w:rsidR="00FB2F7B" w:rsidRPr="00BD0404" w:rsidRDefault="00FB2F7B" w:rsidP="00E31A81">
            <w:pPr>
              <w:pStyle w:val="B1"/>
              <w:rPr>
                <w:rFonts w:eastAsiaTheme="minorEastAsia"/>
                <w:lang w:eastAsia="zh-CN"/>
              </w:rPr>
            </w:pPr>
          </w:p>
          <w:p w14:paraId="4E05F3BD" w14:textId="77777777" w:rsidR="00FB2F7B" w:rsidRPr="00BD0404" w:rsidRDefault="00FB2F7B" w:rsidP="00E31A81">
            <w:pPr>
              <w:pStyle w:val="B1"/>
              <w:rPr>
                <w:rFonts w:eastAsiaTheme="minorEastAsia"/>
                <w:lang w:eastAsia="zh-CN"/>
              </w:rPr>
            </w:pPr>
          </w:p>
          <w:p w14:paraId="55647D04" w14:textId="77777777" w:rsidR="00FB2F7B" w:rsidRPr="00BD0404" w:rsidRDefault="00FB2F7B" w:rsidP="00E31A81">
            <w:pPr>
              <w:pStyle w:val="B1"/>
              <w:rPr>
                <w:rFonts w:eastAsiaTheme="minorEastAsia"/>
                <w:lang w:eastAsia="zh-CN"/>
              </w:rPr>
            </w:pPr>
          </w:p>
          <w:p w14:paraId="0B1CD6C0" w14:textId="77777777" w:rsidR="00FB2F7B" w:rsidRPr="00BD0404" w:rsidRDefault="00FB2F7B" w:rsidP="00E31A81">
            <w:pPr>
              <w:pStyle w:val="B1"/>
              <w:rPr>
                <w:rFonts w:eastAsiaTheme="minorEastAsia"/>
                <w:lang w:eastAsia="zh-CN"/>
              </w:rPr>
            </w:pPr>
          </w:p>
          <w:p w14:paraId="6C67447C" w14:textId="77777777" w:rsidR="00FB2F7B" w:rsidRPr="00BD0404" w:rsidRDefault="00FB2F7B" w:rsidP="00E31A81">
            <w:pPr>
              <w:pStyle w:val="B1"/>
              <w:rPr>
                <w:rFonts w:eastAsiaTheme="minorEastAsia"/>
                <w:lang w:eastAsia="zh-CN"/>
              </w:rPr>
            </w:pPr>
          </w:p>
          <w:p w14:paraId="50BB46DA" w14:textId="77777777" w:rsidR="00FB2F7B" w:rsidRPr="00BD0404" w:rsidRDefault="00FB2F7B" w:rsidP="00E31A81">
            <w:pPr>
              <w:pStyle w:val="B1"/>
              <w:rPr>
                <w:rFonts w:eastAsiaTheme="minorEastAsia"/>
                <w:lang w:eastAsia="zh-CN"/>
              </w:rPr>
            </w:pPr>
          </w:p>
          <w:p w14:paraId="3B99F223" w14:textId="77777777" w:rsidR="00FB2F7B" w:rsidRPr="00BD0404" w:rsidRDefault="00FB2F7B" w:rsidP="00E31A81">
            <w:pPr>
              <w:pStyle w:val="B1"/>
              <w:rPr>
                <w:rFonts w:eastAsiaTheme="minorEastAsia"/>
                <w:lang w:eastAsia="zh-CN"/>
              </w:rPr>
            </w:pPr>
          </w:p>
          <w:p w14:paraId="1BEAF37F" w14:textId="77777777" w:rsidR="00FB2F7B" w:rsidRPr="00BD0404" w:rsidRDefault="00FB2F7B" w:rsidP="00E31A81">
            <w:pPr>
              <w:pStyle w:val="B1"/>
              <w:rPr>
                <w:rFonts w:eastAsiaTheme="minorEastAsia"/>
                <w:lang w:eastAsia="zh-CN"/>
              </w:rPr>
            </w:pPr>
          </w:p>
          <w:p w14:paraId="1F8C0D41" w14:textId="77777777" w:rsidR="00FB2F7B" w:rsidRPr="00BD0404" w:rsidRDefault="00FB2F7B" w:rsidP="00E31A81">
            <w:pPr>
              <w:pStyle w:val="B1"/>
              <w:rPr>
                <w:rFonts w:eastAsiaTheme="minorEastAsia"/>
                <w:lang w:eastAsia="zh-CN"/>
              </w:rPr>
            </w:pPr>
          </w:p>
          <w:p w14:paraId="5AE54057" w14:textId="77777777" w:rsidR="00FB2F7B" w:rsidRPr="00BD0404" w:rsidRDefault="00FB2F7B" w:rsidP="00E31A81">
            <w:pPr>
              <w:pStyle w:val="B1"/>
              <w:rPr>
                <w:rFonts w:eastAsiaTheme="minorEastAsia"/>
                <w:lang w:eastAsia="zh-CN"/>
              </w:rPr>
            </w:pPr>
          </w:p>
          <w:p w14:paraId="27E23F9F" w14:textId="77777777" w:rsidR="00FB2F7B" w:rsidRPr="00BD0404" w:rsidRDefault="00FB2F7B" w:rsidP="00E31A81">
            <w:pPr>
              <w:pStyle w:val="B1"/>
              <w:rPr>
                <w:rFonts w:eastAsiaTheme="minorEastAsia"/>
                <w:lang w:eastAsia="zh-CN"/>
              </w:rPr>
            </w:pPr>
          </w:p>
          <w:p w14:paraId="2DAF6D76" w14:textId="77777777" w:rsidR="00FB2F7B" w:rsidRPr="00BD0404" w:rsidRDefault="00FB2F7B" w:rsidP="00E31A81">
            <w:pPr>
              <w:pStyle w:val="B1"/>
              <w:rPr>
                <w:rFonts w:eastAsiaTheme="minorEastAsia"/>
                <w:lang w:eastAsia="zh-CN"/>
              </w:rPr>
            </w:pPr>
          </w:p>
          <w:p w14:paraId="3E071245" w14:textId="77777777" w:rsidR="00FB2F7B" w:rsidRPr="00BD0404" w:rsidRDefault="00FB2F7B" w:rsidP="00E31A81">
            <w:pPr>
              <w:pStyle w:val="B1"/>
              <w:rPr>
                <w:rFonts w:eastAsiaTheme="minorEastAsia"/>
                <w:lang w:eastAsia="zh-CN"/>
              </w:rPr>
            </w:pPr>
          </w:p>
          <w:p w14:paraId="3054C911" w14:textId="77777777" w:rsidR="00FB2F7B" w:rsidRPr="00BD0404" w:rsidRDefault="00FB2F7B" w:rsidP="00E31A81">
            <w:pPr>
              <w:pStyle w:val="B1"/>
              <w:rPr>
                <w:rFonts w:eastAsiaTheme="minorEastAsia"/>
                <w:lang w:eastAsia="zh-CN"/>
              </w:rPr>
            </w:pPr>
          </w:p>
          <w:p w14:paraId="3FB26F83" w14:textId="77777777" w:rsidR="00FB2F7B" w:rsidRPr="00BD0404" w:rsidRDefault="00FB2F7B" w:rsidP="00E31A81">
            <w:pPr>
              <w:pStyle w:val="B1"/>
              <w:rPr>
                <w:rFonts w:eastAsiaTheme="minorEastAsia"/>
                <w:lang w:eastAsia="zh-CN"/>
              </w:rPr>
            </w:pPr>
          </w:p>
          <w:p w14:paraId="3B6CC25E" w14:textId="77777777" w:rsidR="00FB2F7B" w:rsidRPr="00BD0404" w:rsidRDefault="00FB2F7B" w:rsidP="00E31A81">
            <w:pPr>
              <w:pStyle w:val="B1"/>
              <w:rPr>
                <w:rFonts w:eastAsiaTheme="minorEastAsia"/>
                <w:lang w:eastAsia="zh-CN"/>
              </w:rPr>
            </w:pPr>
          </w:p>
          <w:p w14:paraId="56695874" w14:textId="77777777" w:rsidR="00FB2F7B" w:rsidRPr="00BD0404" w:rsidRDefault="00FB2F7B" w:rsidP="00E31A81">
            <w:pPr>
              <w:pStyle w:val="B1"/>
              <w:rPr>
                <w:rFonts w:eastAsiaTheme="minorEastAsia"/>
                <w:lang w:eastAsia="zh-CN"/>
              </w:rPr>
            </w:pPr>
          </w:p>
          <w:p w14:paraId="22733ED9" w14:textId="77777777" w:rsidR="00FB2F7B" w:rsidRPr="00BD0404" w:rsidRDefault="00FB2F7B" w:rsidP="00E31A81">
            <w:pPr>
              <w:pStyle w:val="B1"/>
              <w:rPr>
                <w:rFonts w:eastAsiaTheme="minorEastAsia"/>
                <w:lang w:eastAsia="zh-CN"/>
              </w:rPr>
            </w:pPr>
          </w:p>
          <w:p w14:paraId="3A3EC31B" w14:textId="77777777" w:rsidR="00FB2F7B" w:rsidRPr="00BD0404" w:rsidRDefault="00FB2F7B" w:rsidP="00E31A81">
            <w:pPr>
              <w:pStyle w:val="B1"/>
              <w:rPr>
                <w:rFonts w:eastAsiaTheme="minorEastAsia"/>
                <w:lang w:eastAsia="zh-CN"/>
              </w:rPr>
            </w:pPr>
          </w:p>
          <w:p w14:paraId="14CFA619" w14:textId="77777777" w:rsidR="00FB2F7B" w:rsidRPr="00BD0404" w:rsidRDefault="00FB2F7B" w:rsidP="00E31A81">
            <w:pPr>
              <w:pStyle w:val="B1"/>
              <w:rPr>
                <w:rFonts w:eastAsiaTheme="minorEastAsia"/>
                <w:lang w:eastAsia="zh-CN"/>
              </w:rPr>
            </w:pPr>
          </w:p>
          <w:p w14:paraId="7D23C4E6" w14:textId="77777777" w:rsidR="00FB2F7B" w:rsidRPr="00BD0404" w:rsidRDefault="00FB2F7B" w:rsidP="00E31A81">
            <w:pPr>
              <w:pStyle w:val="B1"/>
              <w:rPr>
                <w:rFonts w:eastAsiaTheme="minorEastAsia"/>
                <w:lang w:eastAsia="zh-CN"/>
              </w:rPr>
            </w:pPr>
          </w:p>
          <w:p w14:paraId="6045B81E" w14:textId="77777777" w:rsidR="00FB2F7B" w:rsidRPr="00BD0404" w:rsidRDefault="00FB2F7B" w:rsidP="00E31A81">
            <w:pPr>
              <w:pStyle w:val="B1"/>
              <w:rPr>
                <w:rFonts w:eastAsiaTheme="minorEastAsia"/>
                <w:lang w:eastAsia="zh-CN"/>
              </w:rPr>
            </w:pPr>
          </w:p>
          <w:p w14:paraId="6DB54DCF" w14:textId="77777777" w:rsidR="00FB2F7B" w:rsidRPr="00BD0404" w:rsidRDefault="00FB2F7B" w:rsidP="00E31A81">
            <w:pPr>
              <w:pStyle w:val="B1"/>
              <w:rPr>
                <w:rFonts w:eastAsiaTheme="minorEastAsia"/>
                <w:lang w:eastAsia="zh-CN"/>
              </w:rPr>
            </w:pPr>
          </w:p>
          <w:p w14:paraId="439E53E9" w14:textId="77777777" w:rsidR="00FB2F7B" w:rsidRPr="00BD0404" w:rsidRDefault="00FB2F7B" w:rsidP="00E31A81">
            <w:pPr>
              <w:pStyle w:val="B1"/>
              <w:rPr>
                <w:rFonts w:eastAsiaTheme="minorEastAsia"/>
                <w:lang w:eastAsia="zh-CN"/>
              </w:rPr>
            </w:pPr>
          </w:p>
          <w:p w14:paraId="30400224" w14:textId="4D7E3114" w:rsidR="00F612B7" w:rsidRPr="00BD0404" w:rsidRDefault="001503DA" w:rsidP="006626FF">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provisioning</w:t>
            </w:r>
            <w:r w:rsidR="004E01D2" w:rsidRPr="00BD0404">
              <w:rPr>
                <w:rFonts w:eastAsiaTheme="minorEastAsia" w:hint="eastAsia"/>
                <w:lang w:eastAsia="zh-CN"/>
              </w:rPr>
              <w:t xml:space="preserve"> of</w:t>
            </w:r>
            <w:r w:rsidRPr="00BD0404">
              <w:rPr>
                <w:rFonts w:eastAsiaTheme="minorEastAsia" w:hint="eastAsia"/>
                <w:lang w:eastAsia="zh-CN"/>
              </w:rPr>
              <w:t xml:space="preserve"> configuration</w:t>
            </w:r>
            <w:r w:rsidRPr="00BD0404">
              <w:t xml:space="preserve"> information related to UE-to-UE </w:t>
            </w:r>
            <w:r w:rsidRPr="00BD0404">
              <w:rPr>
                <w:rFonts w:eastAsiaTheme="minorEastAsia" w:hint="eastAsia"/>
                <w:lang w:eastAsia="zh-CN"/>
              </w:rPr>
              <w:t>r</w:t>
            </w:r>
            <w:r w:rsidRPr="00BD0404">
              <w:t>elay</w:t>
            </w:r>
            <w:r w:rsidRPr="00BD0404">
              <w:rPr>
                <w:rFonts w:eastAsiaTheme="minorEastAsia" w:hint="eastAsia"/>
                <w:lang w:eastAsia="zh-CN"/>
              </w:rPr>
              <w:t xml:space="preserve"> to the UE</w:t>
            </w:r>
          </w:p>
          <w:p w14:paraId="12899DF0" w14:textId="7C1A48CC" w:rsidR="00FE2EB7" w:rsidRPr="00BD0404" w:rsidRDefault="00FE2EB7" w:rsidP="00E31A81">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 xml:space="preserve">possible update to </w:t>
            </w:r>
            <w:r w:rsidRPr="00BD0404">
              <w:rPr>
                <w:rFonts w:eastAsiaTheme="minorEastAsia"/>
                <w:lang w:eastAsia="zh-CN"/>
              </w:rPr>
              <w:t>UE policy provisioning request</w:t>
            </w:r>
            <w:r w:rsidRPr="00BD0404">
              <w:rPr>
                <w:rFonts w:eastAsiaTheme="minorEastAsia" w:hint="eastAsia"/>
                <w:lang w:eastAsia="zh-CN"/>
              </w:rPr>
              <w:t xml:space="preserve"> message to request 5G ProSe policy for </w:t>
            </w:r>
            <w:r w:rsidRPr="00BD0404">
              <w:t xml:space="preserve">UE-to-UE </w:t>
            </w:r>
            <w:r w:rsidRPr="00BD0404">
              <w:rPr>
                <w:rFonts w:eastAsiaTheme="minorEastAsia" w:hint="eastAsia"/>
                <w:lang w:eastAsia="zh-CN"/>
              </w:rPr>
              <w:t>r</w:t>
            </w:r>
            <w:r w:rsidRPr="00BD0404">
              <w:t>elay</w:t>
            </w:r>
          </w:p>
          <w:p w14:paraId="0FF72D0B" w14:textId="19B24DE8" w:rsidR="004E01D2" w:rsidRPr="00BD0404" w:rsidRDefault="004E01D2" w:rsidP="004E01D2">
            <w:pPr>
              <w:pStyle w:val="B1"/>
              <w:rPr>
                <w:rFonts w:eastAsiaTheme="minorEastAsia"/>
                <w:lang w:eastAsia="zh-CN"/>
              </w:rPr>
            </w:pPr>
            <w:r w:rsidRPr="00BD0404">
              <w:rPr>
                <w:lang w:eastAsia="ko-KR"/>
              </w:rPr>
              <w:t>-</w:t>
            </w:r>
            <w:r w:rsidRPr="00BD0404">
              <w:rPr>
                <w:lang w:eastAsia="ko-KR"/>
              </w:rPr>
              <w:tab/>
            </w:r>
            <w:r w:rsidRPr="00BD0404">
              <w:rPr>
                <w:lang w:eastAsia="zh-CN"/>
              </w:rPr>
              <w:t>update</w:t>
            </w:r>
            <w:r w:rsidRPr="00BD0404">
              <w:rPr>
                <w:rFonts w:hint="eastAsia"/>
                <w:lang w:eastAsia="zh-CN"/>
              </w:rPr>
              <w:t xml:space="preserve"> NAS </w:t>
            </w:r>
            <w:r w:rsidRPr="00BD0404">
              <w:rPr>
                <w:lang w:eastAsia="zh-CN"/>
              </w:rPr>
              <w:t xml:space="preserve">procedures and </w:t>
            </w:r>
            <w:r w:rsidRPr="00BD0404">
              <w:rPr>
                <w:rFonts w:hint="eastAsia"/>
                <w:lang w:eastAsia="zh-CN"/>
              </w:rPr>
              <w:t>message</w:t>
            </w:r>
            <w:r w:rsidRPr="00BD0404">
              <w:rPr>
                <w:lang w:eastAsia="zh-CN"/>
              </w:rPr>
              <w:t>(s)</w:t>
            </w:r>
            <w:r w:rsidRPr="00BD0404">
              <w:rPr>
                <w:rFonts w:hint="eastAsia"/>
                <w:lang w:eastAsia="zh-CN"/>
              </w:rPr>
              <w:t xml:space="preserve"> for </w:t>
            </w:r>
            <w:r w:rsidRPr="00BD0404">
              <w:rPr>
                <w:lang w:eastAsia="zh-CN"/>
              </w:rPr>
              <w:t>providing support of proximity based services in 5GS</w:t>
            </w:r>
            <w:r w:rsidRPr="00BD0404">
              <w:rPr>
                <w:rFonts w:eastAsiaTheme="minorEastAsia" w:hint="eastAsia"/>
                <w:lang w:eastAsia="zh-CN"/>
              </w:rPr>
              <w:t xml:space="preserve"> Phase 2</w:t>
            </w:r>
          </w:p>
          <w:p w14:paraId="30AA4A75" w14:textId="77777777" w:rsidR="004E01D2" w:rsidRPr="00BD0404" w:rsidRDefault="004E01D2" w:rsidP="00E31A81">
            <w:pPr>
              <w:pStyle w:val="B1"/>
              <w:rPr>
                <w:rFonts w:eastAsia="宋体"/>
                <w:lang w:eastAsia="zh-CN"/>
              </w:rPr>
            </w:pPr>
          </w:p>
          <w:p w14:paraId="1887BDDD" w14:textId="418CE1D1" w:rsidR="004E01D2" w:rsidRPr="00BD0404" w:rsidRDefault="00E31A81" w:rsidP="00E31A81">
            <w:pPr>
              <w:pStyle w:val="B1"/>
              <w:rPr>
                <w:rFonts w:eastAsiaTheme="minorEastAsia"/>
                <w:lang w:eastAsia="zh-CN"/>
              </w:rPr>
            </w:pPr>
            <w:r w:rsidRPr="00BD0404">
              <w:rPr>
                <w:lang w:eastAsia="zh-CN"/>
              </w:rPr>
              <w:t>-</w:t>
            </w:r>
            <w:r w:rsidRPr="00BD0404">
              <w:rPr>
                <w:lang w:eastAsia="zh-CN"/>
              </w:rPr>
              <w:tab/>
            </w:r>
            <w:r w:rsidR="00B52046" w:rsidRPr="00BD0404">
              <w:rPr>
                <w:lang w:eastAsia="zh-CN"/>
              </w:rPr>
              <w:t xml:space="preserve">potential update </w:t>
            </w:r>
            <w:r w:rsidR="00B52046" w:rsidRPr="00BD0404">
              <w:rPr>
                <w:rFonts w:eastAsiaTheme="minorEastAsia" w:hint="eastAsia"/>
                <w:lang w:eastAsia="zh-CN"/>
              </w:rPr>
              <w:t xml:space="preserve">to </w:t>
            </w:r>
            <w:r w:rsidR="00B52046" w:rsidRPr="00BD0404">
              <w:rPr>
                <w:lang w:eastAsia="zh-CN"/>
              </w:rPr>
              <w:t>the PLMN selection procedure</w:t>
            </w:r>
            <w:r w:rsidR="00B52046" w:rsidRPr="00BD0404">
              <w:rPr>
                <w:rFonts w:eastAsiaTheme="minorEastAsia" w:hint="eastAsia"/>
                <w:lang w:eastAsia="zh-CN"/>
              </w:rPr>
              <w:t xml:space="preserve"> </w:t>
            </w:r>
            <w:r w:rsidR="00B52046" w:rsidRPr="00BD0404">
              <w:rPr>
                <w:lang w:eastAsia="zh-CN"/>
              </w:rPr>
              <w:t>and NAS functions related to MS in idle mode</w:t>
            </w:r>
            <w:r w:rsidR="00B52046" w:rsidRPr="00BD0404">
              <w:rPr>
                <w:rFonts w:eastAsiaTheme="minorEastAsia" w:hint="eastAsia"/>
                <w:lang w:eastAsia="zh-CN"/>
              </w:rPr>
              <w:t xml:space="preserve">: </w:t>
            </w:r>
            <w:r w:rsidR="009F3BFD" w:rsidRPr="00BD0404">
              <w:rPr>
                <w:rFonts w:eastAsiaTheme="minorEastAsia" w:hint="eastAsia"/>
                <w:lang w:eastAsia="zh-CN"/>
              </w:rPr>
              <w:t xml:space="preserve">1. The U2U source UE may be configured with </w:t>
            </w:r>
            <w:r w:rsidR="009F3BFD" w:rsidRPr="00BD0404">
              <w:t>a list of PLMNs in which the UE is authorised to</w:t>
            </w:r>
            <w:r w:rsidR="009F3BFD" w:rsidRPr="00BD0404">
              <w:rPr>
                <w:rFonts w:eastAsiaTheme="minorEastAsia" w:hint="eastAsia"/>
                <w:lang w:eastAsia="zh-CN"/>
              </w:rPr>
              <w:t xml:space="preserve"> request U2U relay</w:t>
            </w:r>
            <w:r w:rsidR="009F3BFD" w:rsidRPr="00BD0404">
              <w:t xml:space="preserve"> when the UE is served by NG-RAN</w:t>
            </w:r>
            <w:r w:rsidR="00E21F96" w:rsidRPr="00BD0404">
              <w:rPr>
                <w:rFonts w:eastAsiaTheme="minorEastAsia" w:hint="eastAsia"/>
                <w:lang w:eastAsia="zh-CN"/>
              </w:rPr>
              <w:t xml:space="preserve"> (i.e. using operator </w:t>
            </w:r>
            <w:r w:rsidR="00891FE8" w:rsidRPr="00BD0404">
              <w:rPr>
                <w:rFonts w:eastAsiaTheme="minorEastAsia" w:hint="eastAsia"/>
                <w:lang w:eastAsia="zh-CN"/>
              </w:rPr>
              <w:t>managed</w:t>
            </w:r>
            <w:r w:rsidR="00E21F96" w:rsidRPr="00BD0404">
              <w:rPr>
                <w:rFonts w:eastAsiaTheme="minorEastAsia" w:hint="eastAsia"/>
                <w:lang w:eastAsia="zh-CN"/>
              </w:rPr>
              <w:t xml:space="preserve"> radio resource)</w:t>
            </w:r>
            <w:r w:rsidR="009F3BFD" w:rsidRPr="00BD0404">
              <w:rPr>
                <w:rFonts w:eastAsiaTheme="minorEastAsia" w:hint="eastAsia"/>
                <w:lang w:eastAsia="zh-CN"/>
              </w:rPr>
              <w:t xml:space="preserve">, and the source UE may take these configured PLMNs into account for PLMN selection for U2U relay. 2. </w:t>
            </w:r>
            <w:r w:rsidRPr="00BD0404">
              <w:rPr>
                <w:rFonts w:eastAsiaTheme="minorEastAsia" w:hint="eastAsia"/>
                <w:lang w:eastAsia="zh-CN"/>
              </w:rPr>
              <w:t xml:space="preserve">The U2U relay UE may be configured with </w:t>
            </w:r>
            <w:r w:rsidRPr="00BD0404">
              <w:t xml:space="preserve">a list of PLMNs in which the UE is authorised to relay traffic for 5G ProSe </w:t>
            </w:r>
            <w:r w:rsidR="00474C9F" w:rsidRPr="00BD0404">
              <w:rPr>
                <w:rFonts w:eastAsiaTheme="minorEastAsia" w:hint="eastAsia"/>
                <w:lang w:eastAsia="zh-CN"/>
              </w:rPr>
              <w:t>s</w:t>
            </w:r>
            <w:r w:rsidRPr="00BD0404">
              <w:rPr>
                <w:rFonts w:eastAsiaTheme="minorEastAsia" w:hint="eastAsia"/>
                <w:lang w:eastAsia="zh-CN"/>
              </w:rPr>
              <w:t>ource</w:t>
            </w:r>
            <w:r w:rsidRPr="00BD0404">
              <w:t xml:space="preserve"> UEs when the UE is served by NG-RAN</w:t>
            </w:r>
            <w:r w:rsidRPr="00BD0404">
              <w:rPr>
                <w:rFonts w:eastAsiaTheme="minorEastAsia" w:hint="eastAsia"/>
                <w:lang w:eastAsia="zh-CN"/>
              </w:rPr>
              <w:t>, and the source UE may take these PLMNs into account for PLMN selection for U2U relay</w:t>
            </w:r>
            <w:r w:rsidR="004A75B6" w:rsidRPr="00BD0404">
              <w:rPr>
                <w:rFonts w:eastAsiaTheme="minorEastAsia" w:hint="eastAsia"/>
                <w:lang w:eastAsia="zh-CN"/>
              </w:rPr>
              <w:t>.</w:t>
            </w:r>
          </w:p>
          <w:p w14:paraId="5CDE3286" w14:textId="77777777" w:rsidR="004E01D2" w:rsidRPr="00BD0404" w:rsidRDefault="004E01D2" w:rsidP="00E31A81">
            <w:pPr>
              <w:pStyle w:val="B1"/>
              <w:rPr>
                <w:rFonts w:eastAsiaTheme="minorEastAsia"/>
                <w:lang w:eastAsia="zh-CN"/>
              </w:rPr>
            </w:pPr>
          </w:p>
          <w:p w14:paraId="53451AEA" w14:textId="012185C2" w:rsidR="004E01D2" w:rsidRPr="00BD0404" w:rsidRDefault="004E01D2" w:rsidP="004E01D2">
            <w:pPr>
              <w:pStyle w:val="B1"/>
              <w:rPr>
                <w:rFonts w:eastAsiaTheme="minorEastAsia"/>
                <w:lang w:eastAsia="zh-CN"/>
              </w:rPr>
            </w:pPr>
            <w:r w:rsidRPr="00BD0404">
              <w:rPr>
                <w:lang w:eastAsia="zh-CN"/>
              </w:rPr>
              <w:t>-</w:t>
            </w:r>
            <w:r w:rsidRPr="00BD0404">
              <w:rPr>
                <w:lang w:eastAsia="zh-CN"/>
              </w:rPr>
              <w:tab/>
            </w:r>
            <w:r w:rsidRPr="00BD0404">
              <w:rPr>
                <w:rFonts w:eastAsiaTheme="minorEastAsia"/>
                <w:lang w:eastAsia="zh-CN"/>
              </w:rPr>
              <w:t>potential update to PCF</w:t>
            </w:r>
            <w:r w:rsidRPr="00BD0404">
              <w:rPr>
                <w:rFonts w:eastAsiaTheme="minorEastAsia" w:hint="eastAsia"/>
                <w:lang w:eastAsia="zh-CN"/>
              </w:rPr>
              <w:t xml:space="preserve"> services: provisioning configuration parameters</w:t>
            </w:r>
            <w:r w:rsidRPr="00BD0404">
              <w:t xml:space="preserve"> for 5G ProSe U</w:t>
            </w:r>
            <w:r w:rsidRPr="00BD0404">
              <w:rPr>
                <w:rFonts w:eastAsiaTheme="minorEastAsia" w:hint="eastAsia"/>
                <w:lang w:eastAsia="zh-CN"/>
              </w:rPr>
              <w:t xml:space="preserve">2U </w:t>
            </w:r>
            <w:r w:rsidRPr="00BD0404">
              <w:t>relay</w:t>
            </w:r>
          </w:p>
          <w:p w14:paraId="16D0311C" w14:textId="07524909" w:rsidR="00AE07A5" w:rsidRPr="00BD0404" w:rsidRDefault="00AE07A5" w:rsidP="00B52046">
            <w:pPr>
              <w:pStyle w:val="B1"/>
              <w:rPr>
                <w:rFonts w:eastAsiaTheme="minorEastAsia"/>
                <w:lang w:eastAsia="zh-CN"/>
              </w:rPr>
            </w:pPr>
            <w:r w:rsidRPr="00BD0404">
              <w:rPr>
                <w:rFonts w:eastAsiaTheme="minorEastAsia" w:hint="eastAsia"/>
                <w:lang w:eastAsia="zh-CN"/>
              </w:rPr>
              <w:t>-</w:t>
            </w:r>
            <w:r w:rsidRPr="00BD0404">
              <w:rPr>
                <w:lang w:eastAsia="zh-CN"/>
              </w:rPr>
              <w:tab/>
              <w:t>potential update to</w:t>
            </w:r>
            <w:r w:rsidRPr="00BD0404">
              <w:rPr>
                <w:rFonts w:eastAsiaTheme="minorEastAsia" w:hint="eastAsia"/>
                <w:lang w:eastAsia="zh-CN"/>
              </w:rPr>
              <w:t xml:space="preserve"> UDM/UDR services:</w:t>
            </w:r>
            <w:r w:rsidR="00116323" w:rsidRPr="00BD0404">
              <w:rPr>
                <w:rFonts w:eastAsiaTheme="minorEastAsia" w:hint="eastAsia"/>
                <w:lang w:eastAsia="zh-CN"/>
              </w:rPr>
              <w:t xml:space="preserve"> ProSe subscription data for U2U relay</w:t>
            </w:r>
          </w:p>
          <w:p w14:paraId="03A26861" w14:textId="77777777" w:rsidR="00BF6E27" w:rsidRPr="00BD0404" w:rsidRDefault="00BF6E27" w:rsidP="00BF6E27">
            <w:pPr>
              <w:pStyle w:val="B1"/>
              <w:rPr>
                <w:lang w:eastAsia="ko-KR"/>
              </w:rPr>
            </w:pPr>
            <w:r w:rsidRPr="00BD0404">
              <w:rPr>
                <w:lang w:eastAsia="ko-KR"/>
              </w:rPr>
              <w:t>-</w:t>
            </w:r>
            <w:r w:rsidRPr="00BD0404">
              <w:rPr>
                <w:lang w:eastAsia="ko-KR"/>
              </w:rPr>
              <w:tab/>
            </w:r>
            <w:r w:rsidRPr="00BD0404">
              <w:rPr>
                <w:lang w:eastAsia="zh-CN"/>
              </w:rPr>
              <w:t>potential impacts to</w:t>
            </w:r>
            <w:r w:rsidRPr="00BD0404">
              <w:rPr>
                <w:lang w:eastAsia="ko-KR"/>
              </w:rPr>
              <w:t xml:space="preserve"> </w:t>
            </w:r>
            <w:r w:rsidRPr="00BD0404">
              <w:rPr>
                <w:rFonts w:eastAsiaTheme="minorEastAsia" w:hint="eastAsia"/>
                <w:lang w:eastAsia="zh-CN"/>
              </w:rPr>
              <w:t xml:space="preserve">NRF: </w:t>
            </w:r>
            <w:r w:rsidRPr="00BD0404">
              <w:rPr>
                <w:lang w:eastAsia="ko-KR"/>
              </w:rPr>
              <w:t>PCF discovery by considering 5G ProSe Capability</w:t>
            </w:r>
            <w:r w:rsidRPr="00BD0404">
              <w:rPr>
                <w:rFonts w:eastAsiaTheme="minorEastAsia" w:hint="eastAsia"/>
                <w:lang w:eastAsia="zh-CN"/>
              </w:rPr>
              <w:t xml:space="preserve"> </w:t>
            </w:r>
            <w:r w:rsidRPr="00BD0404">
              <w:rPr>
                <w:rFonts w:eastAsiaTheme="minorEastAsia" w:hint="eastAsia"/>
                <w:lang w:eastAsia="zh-CN"/>
              </w:rPr>
              <w:lastRenderedPageBreak/>
              <w:t>related to U2U relay</w:t>
            </w:r>
            <w:r w:rsidRPr="00BD0404">
              <w:rPr>
                <w:lang w:eastAsia="ko-KR"/>
              </w:rPr>
              <w:t>.</w:t>
            </w:r>
          </w:p>
          <w:p w14:paraId="52C626ED" w14:textId="77777777" w:rsidR="00AE07A5" w:rsidRPr="00BD0404" w:rsidRDefault="00AE07A5" w:rsidP="00B52046">
            <w:pPr>
              <w:pStyle w:val="B1"/>
              <w:rPr>
                <w:rFonts w:eastAsiaTheme="minorEastAsia"/>
                <w:lang w:eastAsia="zh-CN"/>
              </w:rPr>
            </w:pPr>
          </w:p>
          <w:p w14:paraId="4781F61E" w14:textId="77777777" w:rsidR="00F51C5C" w:rsidRPr="00BD0404" w:rsidRDefault="00F51C5C" w:rsidP="00F51C5C">
            <w:pPr>
              <w:pStyle w:val="B1"/>
              <w:rPr>
                <w:rFonts w:eastAsiaTheme="minorEastAsia"/>
                <w:lang w:eastAsia="zh-CN"/>
              </w:rPr>
            </w:pPr>
            <w:r w:rsidRPr="00BD0404">
              <w:rPr>
                <w:lang w:eastAsia="zh-CN"/>
              </w:rPr>
              <w:t>-</w:t>
            </w:r>
            <w:r w:rsidRPr="00BD0404">
              <w:rPr>
                <w:lang w:eastAsia="zh-CN"/>
              </w:rPr>
              <w:tab/>
            </w:r>
            <w:r w:rsidRPr="00BD0404">
              <w:rPr>
                <w:rFonts w:eastAsiaTheme="minorEastAsia"/>
                <w:lang w:eastAsia="zh-CN"/>
              </w:rPr>
              <w:t xml:space="preserve">potential update to </w:t>
            </w:r>
            <w:r w:rsidRPr="00BD0404">
              <w:rPr>
                <w:rFonts w:eastAsiaTheme="minorEastAsia" w:hint="eastAsia"/>
                <w:lang w:eastAsia="zh-CN"/>
              </w:rPr>
              <w:t>NEF services: provisioning configuration parameters</w:t>
            </w:r>
            <w:r w:rsidRPr="00BD0404">
              <w:t xml:space="preserve"> </w:t>
            </w:r>
            <w:r w:rsidRPr="00BD0404">
              <w:rPr>
                <w:rFonts w:eastAsiaTheme="minorEastAsia" w:hint="eastAsia"/>
                <w:lang w:eastAsia="zh-CN"/>
              </w:rPr>
              <w:t>from the AF</w:t>
            </w:r>
            <w:r w:rsidRPr="00BD0404">
              <w:t xml:space="preserve"> for 5G ProSe U</w:t>
            </w:r>
            <w:r w:rsidRPr="00BD0404">
              <w:rPr>
                <w:rFonts w:eastAsiaTheme="minorEastAsia" w:hint="eastAsia"/>
                <w:lang w:eastAsia="zh-CN"/>
              </w:rPr>
              <w:t xml:space="preserve">2U </w:t>
            </w:r>
            <w:r w:rsidRPr="00BD0404">
              <w:t>relay</w:t>
            </w:r>
          </w:p>
          <w:p w14:paraId="7039DAA1" w14:textId="5D60E489" w:rsidR="00241E79" w:rsidRPr="00BD0404" w:rsidRDefault="00241E79" w:rsidP="00B07A94">
            <w:pPr>
              <w:pStyle w:val="B1"/>
              <w:rPr>
                <w:rFonts w:eastAsiaTheme="minorEastAsia"/>
                <w:lang w:eastAsia="zh-CN"/>
              </w:rPr>
            </w:pPr>
            <w:r w:rsidRPr="00BD0404">
              <w:rPr>
                <w:lang w:eastAsia="zh-CN"/>
              </w:rPr>
              <w:t>-</w:t>
            </w:r>
            <w:r w:rsidRPr="00BD0404">
              <w:rPr>
                <w:lang w:eastAsia="zh-CN"/>
              </w:rPr>
              <w:tab/>
            </w:r>
            <w:r w:rsidRPr="00BD0404">
              <w:rPr>
                <w:rFonts w:eastAsiaTheme="minorEastAsia"/>
                <w:lang w:eastAsia="zh-CN"/>
              </w:rPr>
              <w:t xml:space="preserve">potential update to </w:t>
            </w:r>
            <w:r w:rsidRPr="00BD0404">
              <w:rPr>
                <w:rFonts w:eastAsiaTheme="minorEastAsia" w:hint="eastAsia"/>
                <w:lang w:eastAsia="zh-CN"/>
              </w:rPr>
              <w:t xml:space="preserve">5G PKMF services: </w:t>
            </w:r>
            <w:r w:rsidR="008B1152" w:rsidRPr="00BD0404">
              <w:rPr>
                <w:rFonts w:eastAsiaTheme="minorEastAsia" w:hint="eastAsia"/>
                <w:lang w:eastAsia="zh-CN"/>
              </w:rPr>
              <w:t xml:space="preserve">user plane based </w:t>
            </w:r>
            <w:r w:rsidRPr="00BD0404">
              <w:rPr>
                <w:rFonts w:eastAsiaTheme="minorEastAsia" w:hint="eastAsia"/>
                <w:lang w:eastAsia="zh-CN"/>
              </w:rPr>
              <w:t>security procedures</w:t>
            </w:r>
            <w:r w:rsidR="008B1152" w:rsidRPr="00BD0404">
              <w:rPr>
                <w:rFonts w:eastAsiaTheme="minorEastAsia" w:hint="eastAsia"/>
                <w:lang w:eastAsia="zh-CN"/>
              </w:rPr>
              <w:t xml:space="preserve"> for U2U relay</w:t>
            </w:r>
            <w:r w:rsidR="00B95F4D" w:rsidRPr="00BD0404">
              <w:rPr>
                <w:rFonts w:eastAsiaTheme="minorEastAsia" w:hint="eastAsia"/>
                <w:lang w:eastAsia="zh-CN"/>
              </w:rPr>
              <w:t xml:space="preserve"> (SA3 related)</w:t>
            </w:r>
          </w:p>
          <w:p w14:paraId="14C52B0A" w14:textId="797229F7" w:rsidR="00470F9F" w:rsidRPr="00BD0404" w:rsidRDefault="008B1152" w:rsidP="00551058">
            <w:pPr>
              <w:pStyle w:val="B1"/>
              <w:rPr>
                <w:rFonts w:eastAsiaTheme="minorEastAsia"/>
                <w:lang w:eastAsia="zh-CN"/>
              </w:rPr>
            </w:pPr>
            <w:r w:rsidRPr="00BD0404">
              <w:rPr>
                <w:lang w:eastAsia="zh-CN"/>
              </w:rPr>
              <w:t>-</w:t>
            </w:r>
            <w:r w:rsidRPr="00BD0404">
              <w:rPr>
                <w:lang w:eastAsia="zh-CN"/>
              </w:rPr>
              <w:tab/>
            </w:r>
            <w:r w:rsidRPr="00BD0404">
              <w:rPr>
                <w:rFonts w:eastAsiaTheme="minorEastAsia"/>
                <w:lang w:eastAsia="zh-CN"/>
              </w:rPr>
              <w:t xml:space="preserve">potential update to </w:t>
            </w:r>
            <w:r w:rsidRPr="00BD0404">
              <w:rPr>
                <w:rFonts w:eastAsiaTheme="minorEastAsia" w:hint="eastAsia"/>
                <w:lang w:eastAsia="zh-CN"/>
              </w:rPr>
              <w:t xml:space="preserve">PAnF, AUSF and AMF services: control plane based security procedures for U2U relay </w:t>
            </w:r>
            <w:r w:rsidR="00B95F4D" w:rsidRPr="00BD0404">
              <w:rPr>
                <w:rFonts w:eastAsiaTheme="minorEastAsia" w:hint="eastAsia"/>
                <w:lang w:eastAsia="zh-CN"/>
              </w:rPr>
              <w:t>(SA3 related)</w:t>
            </w:r>
          </w:p>
        </w:tc>
        <w:tc>
          <w:tcPr>
            <w:tcW w:w="1382" w:type="dxa"/>
          </w:tcPr>
          <w:p w14:paraId="26CE6CDE" w14:textId="551E9D69" w:rsidR="006961FA" w:rsidRPr="00BD0404" w:rsidRDefault="006961FA" w:rsidP="00B56AD0">
            <w:pPr>
              <w:rPr>
                <w:rFonts w:eastAsiaTheme="minorEastAsia"/>
                <w:lang w:val="fr-FR" w:eastAsia="zh-CN"/>
              </w:rPr>
            </w:pPr>
            <w:r w:rsidRPr="00BD0404">
              <w:rPr>
                <w:rFonts w:eastAsiaTheme="minorEastAsia" w:hint="eastAsia"/>
                <w:lang w:val="fr-FR" w:eastAsia="zh-CN"/>
              </w:rPr>
              <w:lastRenderedPageBreak/>
              <w:t>24.554</w:t>
            </w:r>
            <w:r w:rsidR="001503DA" w:rsidRPr="00BD0404">
              <w:rPr>
                <w:rFonts w:eastAsiaTheme="minorEastAsia" w:hint="eastAsia"/>
                <w:lang w:val="fr-FR" w:eastAsia="zh-CN"/>
              </w:rPr>
              <w:t xml:space="preserve">, </w:t>
            </w:r>
            <w:r w:rsidRPr="00BD0404">
              <w:rPr>
                <w:rFonts w:eastAsiaTheme="minorEastAsia" w:hint="eastAsia"/>
                <w:lang w:val="fr-FR" w:eastAsia="zh-CN"/>
              </w:rPr>
              <w:t>24.555</w:t>
            </w:r>
            <w:r w:rsidR="00FE2EB7" w:rsidRPr="00BD0404">
              <w:rPr>
                <w:rFonts w:eastAsiaTheme="minorEastAsia" w:hint="eastAsia"/>
                <w:lang w:val="fr-FR" w:eastAsia="zh-CN"/>
              </w:rPr>
              <w:t>, 24.587</w:t>
            </w:r>
            <w:r w:rsidRPr="00BD0404">
              <w:rPr>
                <w:rFonts w:eastAsiaTheme="minorEastAsia" w:hint="eastAsia"/>
                <w:lang w:val="fr-FR" w:eastAsia="zh-CN"/>
              </w:rPr>
              <w:t xml:space="preserve"> </w:t>
            </w:r>
            <w:r w:rsidRPr="00BD0404">
              <w:rPr>
                <w:rFonts w:eastAsiaTheme="minorEastAsia" w:hint="eastAsia"/>
                <w:lang w:val="fr-FR" w:eastAsia="zh-CN"/>
              </w:rPr>
              <w:lastRenderedPageBreak/>
              <w:t>/ CT1</w:t>
            </w:r>
          </w:p>
          <w:p w14:paraId="4638E242" w14:textId="77777777" w:rsidR="004E01D2" w:rsidRPr="00BD0404" w:rsidRDefault="004E01D2" w:rsidP="00B56AD0">
            <w:pPr>
              <w:rPr>
                <w:rFonts w:eastAsiaTheme="minorEastAsia"/>
                <w:lang w:val="fr-FR" w:eastAsia="zh-CN"/>
              </w:rPr>
            </w:pPr>
          </w:p>
          <w:p w14:paraId="0F4CDECA" w14:textId="77777777" w:rsidR="004E01D2" w:rsidRPr="00BD0404" w:rsidRDefault="004E01D2" w:rsidP="00B56AD0">
            <w:pPr>
              <w:rPr>
                <w:rFonts w:eastAsiaTheme="minorEastAsia"/>
                <w:lang w:val="fr-FR" w:eastAsia="zh-CN"/>
              </w:rPr>
            </w:pPr>
          </w:p>
          <w:p w14:paraId="130B9293" w14:textId="77777777" w:rsidR="004E01D2" w:rsidRPr="00BD0404" w:rsidRDefault="004E01D2" w:rsidP="00B56AD0">
            <w:pPr>
              <w:rPr>
                <w:rFonts w:eastAsiaTheme="minorEastAsia"/>
                <w:lang w:val="fr-FR" w:eastAsia="zh-CN"/>
              </w:rPr>
            </w:pPr>
          </w:p>
          <w:p w14:paraId="3E02C4CE" w14:textId="77777777" w:rsidR="004E01D2" w:rsidRPr="00BD0404" w:rsidRDefault="004E01D2" w:rsidP="00B56AD0">
            <w:pPr>
              <w:rPr>
                <w:rFonts w:eastAsiaTheme="minorEastAsia"/>
                <w:lang w:val="fr-FR" w:eastAsia="zh-CN"/>
              </w:rPr>
            </w:pPr>
          </w:p>
          <w:p w14:paraId="6683847C" w14:textId="77777777" w:rsidR="00526945" w:rsidRPr="00BD0404" w:rsidRDefault="00526945" w:rsidP="00B56AD0">
            <w:pPr>
              <w:rPr>
                <w:rFonts w:eastAsiaTheme="minorEastAsia"/>
                <w:lang w:val="fr-FR" w:eastAsia="zh-CN"/>
              </w:rPr>
            </w:pPr>
          </w:p>
          <w:p w14:paraId="5E7E82CE" w14:textId="77777777" w:rsidR="00526945" w:rsidRPr="00BD0404" w:rsidRDefault="00526945" w:rsidP="00B56AD0">
            <w:pPr>
              <w:rPr>
                <w:rFonts w:eastAsiaTheme="minorEastAsia"/>
                <w:lang w:val="fr-FR" w:eastAsia="zh-CN"/>
              </w:rPr>
            </w:pPr>
          </w:p>
          <w:p w14:paraId="0B44DD8B" w14:textId="77777777" w:rsidR="004E01D2" w:rsidRPr="00BD0404" w:rsidRDefault="004E01D2" w:rsidP="00B56AD0">
            <w:pPr>
              <w:rPr>
                <w:rFonts w:eastAsiaTheme="minorEastAsia"/>
                <w:lang w:val="fr-FR" w:eastAsia="zh-CN"/>
              </w:rPr>
            </w:pPr>
          </w:p>
          <w:p w14:paraId="6BF3D4A4" w14:textId="77777777" w:rsidR="004E01D2" w:rsidRPr="00BD0404" w:rsidRDefault="004E01D2" w:rsidP="00B56AD0">
            <w:pPr>
              <w:rPr>
                <w:rFonts w:eastAsiaTheme="minorEastAsia"/>
                <w:lang w:val="fr-FR" w:eastAsia="zh-CN"/>
              </w:rPr>
            </w:pPr>
          </w:p>
          <w:p w14:paraId="04318BCC" w14:textId="77777777" w:rsidR="004E01D2" w:rsidRPr="00BD0404" w:rsidRDefault="004E01D2" w:rsidP="00B56AD0">
            <w:pPr>
              <w:rPr>
                <w:rFonts w:eastAsiaTheme="minorEastAsia"/>
                <w:lang w:val="fr-FR" w:eastAsia="zh-CN"/>
              </w:rPr>
            </w:pPr>
          </w:p>
          <w:p w14:paraId="54107341" w14:textId="583358FD" w:rsidR="0086628F" w:rsidRPr="00BD0404" w:rsidRDefault="00474C9F" w:rsidP="00B56AD0">
            <w:pPr>
              <w:rPr>
                <w:rFonts w:eastAsiaTheme="minorEastAsia"/>
                <w:lang w:val="fr-FR" w:eastAsia="zh-CN"/>
              </w:rPr>
            </w:pPr>
            <w:r w:rsidRPr="00BD0404">
              <w:rPr>
                <w:rFonts w:eastAsiaTheme="minorEastAsia" w:hint="eastAsia"/>
                <w:lang w:val="fr-FR" w:eastAsia="zh-CN"/>
              </w:rPr>
              <w:t xml:space="preserve">23.122 / </w:t>
            </w:r>
            <w:r w:rsidR="00E31A81" w:rsidRPr="00BD0404">
              <w:rPr>
                <w:rFonts w:eastAsiaTheme="minorEastAsia" w:hint="eastAsia"/>
                <w:lang w:val="fr-FR" w:eastAsia="zh-CN"/>
              </w:rPr>
              <w:t>CT1</w:t>
            </w:r>
          </w:p>
          <w:p w14:paraId="780C1244" w14:textId="77777777" w:rsidR="004E01D2" w:rsidRPr="00BD0404" w:rsidRDefault="004E01D2" w:rsidP="00B56AD0">
            <w:pPr>
              <w:rPr>
                <w:rFonts w:eastAsiaTheme="minorEastAsia"/>
                <w:lang w:val="fr-FR" w:eastAsia="zh-CN"/>
              </w:rPr>
            </w:pPr>
          </w:p>
          <w:p w14:paraId="0225BBF5" w14:textId="77777777" w:rsidR="004E01D2" w:rsidRPr="00BD0404" w:rsidRDefault="004E01D2" w:rsidP="00B56AD0">
            <w:pPr>
              <w:rPr>
                <w:rFonts w:eastAsiaTheme="minorEastAsia"/>
                <w:lang w:val="fr-FR" w:eastAsia="zh-CN"/>
              </w:rPr>
            </w:pPr>
          </w:p>
          <w:p w14:paraId="7CA86637" w14:textId="77777777" w:rsidR="004E01D2" w:rsidRPr="00BD0404" w:rsidRDefault="004E01D2" w:rsidP="00B56AD0">
            <w:pPr>
              <w:rPr>
                <w:rFonts w:eastAsiaTheme="minorEastAsia"/>
                <w:lang w:val="fr-FR" w:eastAsia="zh-CN"/>
              </w:rPr>
            </w:pPr>
          </w:p>
          <w:p w14:paraId="63663F5F" w14:textId="77777777" w:rsidR="004E01D2" w:rsidRPr="00BD0404" w:rsidRDefault="004E01D2" w:rsidP="00B56AD0">
            <w:pPr>
              <w:rPr>
                <w:rFonts w:eastAsiaTheme="minorEastAsia"/>
                <w:lang w:val="fr-FR" w:eastAsia="zh-CN"/>
              </w:rPr>
            </w:pPr>
          </w:p>
          <w:p w14:paraId="649A05C9" w14:textId="77777777" w:rsidR="004E01D2" w:rsidRPr="00BD0404" w:rsidRDefault="004E01D2" w:rsidP="00B56AD0">
            <w:pPr>
              <w:rPr>
                <w:rFonts w:eastAsiaTheme="minorEastAsia"/>
                <w:lang w:val="fr-FR" w:eastAsia="zh-CN"/>
              </w:rPr>
            </w:pPr>
          </w:p>
          <w:p w14:paraId="03DCEDE7" w14:textId="77777777" w:rsidR="004E01D2" w:rsidRPr="00BD0404" w:rsidRDefault="004E01D2" w:rsidP="00B56AD0">
            <w:pPr>
              <w:rPr>
                <w:rFonts w:eastAsiaTheme="minorEastAsia"/>
                <w:lang w:val="fr-FR" w:eastAsia="zh-CN"/>
              </w:rPr>
            </w:pPr>
          </w:p>
          <w:p w14:paraId="4D9F7063" w14:textId="77777777" w:rsidR="004E01D2" w:rsidRPr="00BD0404" w:rsidRDefault="004E01D2" w:rsidP="00B56AD0">
            <w:pPr>
              <w:rPr>
                <w:rFonts w:eastAsiaTheme="minorEastAsia"/>
                <w:lang w:val="fr-FR" w:eastAsia="zh-CN"/>
              </w:rPr>
            </w:pPr>
          </w:p>
          <w:p w14:paraId="78A76C04" w14:textId="77777777" w:rsidR="004E01D2" w:rsidRPr="00BD0404" w:rsidRDefault="004E01D2" w:rsidP="00B56AD0">
            <w:pPr>
              <w:rPr>
                <w:rFonts w:eastAsiaTheme="minorEastAsia"/>
                <w:lang w:val="fr-FR" w:eastAsia="zh-CN"/>
              </w:rPr>
            </w:pPr>
          </w:p>
          <w:p w14:paraId="49E7BE6D" w14:textId="77777777" w:rsidR="004E01D2" w:rsidRPr="00BD0404" w:rsidRDefault="004E01D2" w:rsidP="00B56AD0">
            <w:pPr>
              <w:rPr>
                <w:rFonts w:eastAsiaTheme="minorEastAsia"/>
                <w:lang w:val="fr-FR" w:eastAsia="zh-CN"/>
              </w:rPr>
            </w:pPr>
          </w:p>
          <w:p w14:paraId="1D2673DA" w14:textId="77777777" w:rsidR="004E01D2" w:rsidRPr="00BD0404" w:rsidRDefault="004E01D2" w:rsidP="00B56AD0">
            <w:pPr>
              <w:rPr>
                <w:rFonts w:eastAsiaTheme="minorEastAsia"/>
                <w:lang w:val="fr-FR" w:eastAsia="zh-CN"/>
              </w:rPr>
            </w:pPr>
          </w:p>
          <w:p w14:paraId="78BF36FF" w14:textId="647B33F5" w:rsidR="00B07A94" w:rsidRPr="00BD0404" w:rsidRDefault="00B07A94" w:rsidP="00B56AD0">
            <w:pPr>
              <w:rPr>
                <w:rFonts w:eastAsiaTheme="minorEastAsia"/>
                <w:lang w:val="fr-FR" w:eastAsia="zh-CN"/>
              </w:rPr>
            </w:pPr>
            <w:r w:rsidRPr="00BD0404">
              <w:rPr>
                <w:rFonts w:eastAsiaTheme="minorEastAsia" w:hint="eastAsia"/>
                <w:lang w:val="fr-FR" w:eastAsia="zh-CN"/>
              </w:rPr>
              <w:t>29.</w:t>
            </w:r>
            <w:r w:rsidR="00E657CC" w:rsidRPr="00BD0404">
              <w:rPr>
                <w:rFonts w:eastAsiaTheme="minorEastAsia" w:hint="eastAsia"/>
                <w:lang w:val="fr-FR" w:eastAsia="zh-CN"/>
              </w:rPr>
              <w:t>513</w:t>
            </w:r>
            <w:r w:rsidR="00C51256" w:rsidRPr="00BD0404">
              <w:rPr>
                <w:rFonts w:eastAsiaTheme="minorEastAsia" w:hint="eastAsia"/>
                <w:lang w:val="fr-FR" w:eastAsia="zh-CN"/>
              </w:rPr>
              <w:t>, 29.525</w:t>
            </w:r>
            <w:r w:rsidR="00E657CC" w:rsidRPr="00BD0404">
              <w:rPr>
                <w:rFonts w:eastAsiaTheme="minorEastAsia" w:hint="eastAsia"/>
                <w:lang w:val="fr-FR" w:eastAsia="zh-CN"/>
              </w:rPr>
              <w:t xml:space="preserve"> / CT3</w:t>
            </w:r>
          </w:p>
          <w:p w14:paraId="1B0DE464" w14:textId="77777777" w:rsidR="00867320" w:rsidRPr="00BD0404" w:rsidRDefault="00867320" w:rsidP="00867320">
            <w:pPr>
              <w:rPr>
                <w:rFonts w:eastAsiaTheme="minorEastAsia"/>
                <w:lang w:val="fr-FR" w:eastAsia="zh-CN"/>
              </w:rPr>
            </w:pPr>
            <w:r w:rsidRPr="00BD0404">
              <w:rPr>
                <w:rFonts w:eastAsiaTheme="minorEastAsia" w:hint="eastAsia"/>
                <w:lang w:val="fr-FR" w:eastAsia="zh-CN"/>
              </w:rPr>
              <w:t>29.503, 29.505, 29.571 / CT4</w:t>
            </w:r>
          </w:p>
          <w:p w14:paraId="707FF86C" w14:textId="77777777" w:rsidR="00BF6E27" w:rsidRPr="00BD0404" w:rsidRDefault="00BF6E27" w:rsidP="00B56AD0">
            <w:pPr>
              <w:rPr>
                <w:rFonts w:eastAsiaTheme="minorEastAsia"/>
                <w:lang w:val="fr-FR" w:eastAsia="zh-CN"/>
              </w:rPr>
            </w:pPr>
            <w:r w:rsidRPr="00BD0404">
              <w:rPr>
                <w:rFonts w:eastAsiaTheme="minorEastAsia" w:hint="eastAsia"/>
                <w:lang w:val="fr-FR" w:eastAsia="zh-CN"/>
              </w:rPr>
              <w:t>29.510 / CT4</w:t>
            </w:r>
          </w:p>
          <w:p w14:paraId="36FAF3C0" w14:textId="77777777" w:rsidR="00F51C5C" w:rsidRPr="00BD0404" w:rsidRDefault="00F51C5C" w:rsidP="00B56AD0">
            <w:pPr>
              <w:rPr>
                <w:rFonts w:eastAsiaTheme="minorEastAsia"/>
                <w:lang w:val="fr-FR" w:eastAsia="zh-CN"/>
              </w:rPr>
            </w:pPr>
          </w:p>
          <w:p w14:paraId="5465D56E" w14:textId="77777777" w:rsidR="00F51C5C" w:rsidRPr="00BD0404" w:rsidRDefault="00F51C5C" w:rsidP="00B56AD0">
            <w:pPr>
              <w:rPr>
                <w:rFonts w:eastAsiaTheme="minorEastAsia"/>
                <w:lang w:val="fr-FR" w:eastAsia="zh-CN"/>
              </w:rPr>
            </w:pPr>
          </w:p>
          <w:p w14:paraId="086019A3" w14:textId="77777777" w:rsidR="00F51C5C" w:rsidRPr="00BD0404" w:rsidRDefault="00F51C5C" w:rsidP="00B56AD0">
            <w:pPr>
              <w:rPr>
                <w:rFonts w:eastAsiaTheme="minorEastAsia"/>
                <w:lang w:val="fr-FR" w:eastAsia="zh-CN"/>
              </w:rPr>
            </w:pPr>
            <w:r w:rsidRPr="00BD0404">
              <w:rPr>
                <w:rFonts w:eastAsiaTheme="minorEastAsia" w:hint="eastAsia"/>
                <w:lang w:val="fr-FR" w:eastAsia="zh-CN"/>
              </w:rPr>
              <w:t>29.522 / CT3</w:t>
            </w:r>
          </w:p>
          <w:p w14:paraId="285DACB0" w14:textId="77777777" w:rsidR="00F51C5C" w:rsidRPr="00BD0404" w:rsidRDefault="00F51C5C" w:rsidP="00B56AD0">
            <w:pPr>
              <w:rPr>
                <w:rFonts w:eastAsiaTheme="minorEastAsia"/>
                <w:lang w:val="fr-FR" w:eastAsia="zh-CN"/>
              </w:rPr>
            </w:pPr>
          </w:p>
          <w:p w14:paraId="1BCA8CAC" w14:textId="69C43CCE" w:rsidR="005F1B79" w:rsidRPr="00BD0404" w:rsidRDefault="005F1B79" w:rsidP="00B56AD0">
            <w:pPr>
              <w:rPr>
                <w:rFonts w:eastAsiaTheme="minorEastAsia"/>
                <w:lang w:val="fr-FR" w:eastAsia="zh-CN"/>
              </w:rPr>
            </w:pPr>
            <w:r w:rsidRPr="00BD0404">
              <w:rPr>
                <w:rFonts w:eastAsiaTheme="minorEastAsia" w:hint="eastAsia"/>
                <w:lang w:val="fr-FR" w:eastAsia="zh-CN"/>
              </w:rPr>
              <w:t>29.559 / CT4</w:t>
            </w:r>
          </w:p>
          <w:p w14:paraId="05B4DEBF" w14:textId="77777777" w:rsidR="005F477B" w:rsidRPr="00BD0404" w:rsidRDefault="005F477B" w:rsidP="00B56AD0">
            <w:pPr>
              <w:rPr>
                <w:rFonts w:eastAsiaTheme="minorEastAsia"/>
                <w:lang w:val="fr-FR" w:eastAsia="zh-CN"/>
              </w:rPr>
            </w:pPr>
          </w:p>
          <w:p w14:paraId="153E0049" w14:textId="77777777" w:rsidR="005F1B79" w:rsidRPr="00BD0404" w:rsidRDefault="005F1B79" w:rsidP="00B56AD0">
            <w:pPr>
              <w:rPr>
                <w:rFonts w:eastAsiaTheme="minorEastAsia"/>
                <w:lang w:val="fr-FR" w:eastAsia="zh-CN"/>
              </w:rPr>
            </w:pPr>
            <w:r w:rsidRPr="00BD0404">
              <w:rPr>
                <w:rFonts w:eastAsiaTheme="minorEastAsia" w:hint="eastAsia"/>
                <w:lang w:val="fr-FR" w:eastAsia="zh-CN"/>
              </w:rPr>
              <w:t>29.553 / CT4</w:t>
            </w:r>
          </w:p>
          <w:p w14:paraId="674D6EF4" w14:textId="77777777" w:rsidR="005F1B79" w:rsidRPr="00BD0404" w:rsidRDefault="005F1B79" w:rsidP="00B56AD0">
            <w:pPr>
              <w:rPr>
                <w:rFonts w:eastAsiaTheme="minorEastAsia"/>
                <w:lang w:val="fr-FR" w:eastAsia="zh-CN"/>
              </w:rPr>
            </w:pPr>
            <w:r w:rsidRPr="00BD0404">
              <w:rPr>
                <w:rFonts w:eastAsiaTheme="minorEastAsia" w:hint="eastAsia"/>
                <w:lang w:val="fr-FR" w:eastAsia="zh-CN"/>
              </w:rPr>
              <w:t>29.509 / CT4</w:t>
            </w:r>
          </w:p>
          <w:p w14:paraId="6B10E7D6" w14:textId="77295351" w:rsidR="00AE0A71" w:rsidRPr="00BD0404" w:rsidRDefault="005F1B79" w:rsidP="00F51C5C">
            <w:pPr>
              <w:rPr>
                <w:rFonts w:eastAsiaTheme="minorEastAsia"/>
                <w:lang w:val="fr-FR" w:eastAsia="zh-CN"/>
              </w:rPr>
            </w:pPr>
            <w:r w:rsidRPr="00BD0404">
              <w:rPr>
                <w:rFonts w:eastAsiaTheme="minorEastAsia" w:hint="eastAsia"/>
                <w:lang w:val="fr-FR" w:eastAsia="zh-CN"/>
              </w:rPr>
              <w:t>29.518 / CT4</w:t>
            </w:r>
          </w:p>
        </w:tc>
      </w:tr>
      <w:tr w:rsidR="0086628F" w:rsidRPr="00BD0404" w14:paraId="22269007" w14:textId="77777777" w:rsidTr="00544609">
        <w:tc>
          <w:tcPr>
            <w:tcW w:w="4236" w:type="dxa"/>
          </w:tcPr>
          <w:p w14:paraId="3C703170" w14:textId="6E6209B7" w:rsidR="0086628F" w:rsidRPr="00BD0404" w:rsidRDefault="0086628F" w:rsidP="006046C8">
            <w:pPr>
              <w:rPr>
                <w:rFonts w:eastAsia="宋体"/>
                <w:lang w:eastAsia="zh-CN"/>
              </w:rPr>
            </w:pPr>
            <w:r w:rsidRPr="00BD0404">
              <w:rPr>
                <w:rFonts w:eastAsia="宋体" w:hint="eastAsia"/>
                <w:lang w:eastAsia="zh-CN"/>
              </w:rPr>
              <w:lastRenderedPageBreak/>
              <w:t>Specific</w:t>
            </w:r>
            <w:r w:rsidRPr="00BD0404">
              <w:rPr>
                <w:lang w:eastAsia="zh-CN"/>
              </w:rPr>
              <w:t xml:space="preserve"> for Layer-3 UE-to-UE </w:t>
            </w:r>
            <w:r w:rsidRPr="00BD0404">
              <w:rPr>
                <w:rFonts w:eastAsia="宋体" w:hint="eastAsia"/>
                <w:lang w:eastAsia="zh-CN"/>
              </w:rPr>
              <w:t>R</w:t>
            </w:r>
            <w:r w:rsidRPr="00BD0404">
              <w:rPr>
                <w:lang w:eastAsia="zh-CN"/>
              </w:rPr>
              <w:t>elay:</w:t>
            </w:r>
          </w:p>
          <w:p w14:paraId="1DC25D1B" w14:textId="5DAD28FB" w:rsidR="00EA4E83" w:rsidRPr="00BD0404" w:rsidRDefault="00EA4E83" w:rsidP="00DF5711">
            <w:pPr>
              <w:pStyle w:val="NO"/>
            </w:pPr>
            <w:r w:rsidRPr="00BD0404">
              <w:t>NOTE 6:</w:t>
            </w:r>
            <w:r w:rsidRPr="00BD0404">
              <w:tab/>
              <w:t>Evaluation of any solution to authorize the sharing of IP address information of Source UE and Target UE depends on SA3.</w:t>
            </w:r>
          </w:p>
          <w:p w14:paraId="447AA030" w14:textId="77777777" w:rsidR="00EA4E83" w:rsidRPr="00BD0404" w:rsidRDefault="00EA4E83" w:rsidP="00EA4E83">
            <w:pPr>
              <w:pStyle w:val="B1"/>
            </w:pPr>
            <w:r w:rsidRPr="00BD0404">
              <w:t>-</w:t>
            </w:r>
            <w:r w:rsidRPr="00BD0404">
              <w:tab/>
              <w:t xml:space="preserve">The </w:t>
            </w:r>
            <w:r w:rsidRPr="00BD0404">
              <w:rPr>
                <w:lang w:eastAsia="ko-KR"/>
              </w:rPr>
              <w:t>Link Identifier Update (LIU) procedure, Sol#32 (clause 6.32.3) is used as basis for normative work.</w:t>
            </w:r>
          </w:p>
          <w:p w14:paraId="2F6020F0" w14:textId="77777777" w:rsidR="00EA4E83" w:rsidRPr="00BD0404" w:rsidRDefault="00EA4E83" w:rsidP="00EA4E83">
            <w:pPr>
              <w:pStyle w:val="B1"/>
            </w:pPr>
            <w:r w:rsidRPr="00BD0404">
              <w:t>-</w:t>
            </w:r>
            <w:r w:rsidRPr="00BD0404">
              <w:tab/>
              <w:t xml:space="preserve">For QoS control of Layer-3 UE-to-UE Relay, the UE-to-UE Relay receives E2E QoS from Source UE and determines the per-hop QoS parameters to satisfy the E2E QoS. </w:t>
            </w:r>
            <w:r w:rsidRPr="00BD0404">
              <w:rPr>
                <w:lang w:eastAsia="ko-KR"/>
              </w:rPr>
              <w:t>Sol#</w:t>
            </w:r>
            <w:r w:rsidRPr="00BD0404">
              <w:rPr>
                <w:rFonts w:hint="eastAsia"/>
                <w:lang w:eastAsia="ko-KR"/>
              </w:rPr>
              <w:t>4 (clause 6.4.2)</w:t>
            </w:r>
            <w:r w:rsidRPr="00BD0404">
              <w:rPr>
                <w:lang w:eastAsia="ko-KR"/>
              </w:rPr>
              <w:t xml:space="preserve"> is used as basis for normative work.</w:t>
            </w:r>
          </w:p>
          <w:p w14:paraId="5A74BB2D" w14:textId="1F94D056" w:rsidR="0086628F" w:rsidRPr="00BD0404" w:rsidRDefault="0086628F" w:rsidP="00EA4E83">
            <w:pPr>
              <w:pStyle w:val="NO"/>
            </w:pPr>
          </w:p>
        </w:tc>
        <w:tc>
          <w:tcPr>
            <w:tcW w:w="4236" w:type="dxa"/>
          </w:tcPr>
          <w:p w14:paraId="1719C4AB" w14:textId="1A0EE7E7" w:rsidR="004E01D2" w:rsidRPr="00BD0404" w:rsidRDefault="004E01D2" w:rsidP="004E01D2">
            <w:pPr>
              <w:pStyle w:val="B1"/>
              <w:rPr>
                <w:rFonts w:eastAsia="宋体"/>
                <w:lang w:eastAsia="zh-CN"/>
              </w:rPr>
            </w:pPr>
            <w:r w:rsidRPr="00BD0404">
              <w:rPr>
                <w:lang w:eastAsia="zh-CN"/>
              </w:rPr>
              <w:t>-</w:t>
            </w:r>
            <w:r w:rsidRPr="00BD0404">
              <w:rPr>
                <w:lang w:eastAsia="zh-CN"/>
              </w:rPr>
              <w:tab/>
            </w:r>
            <w:r w:rsidRPr="00BD0404">
              <w:rPr>
                <w:rFonts w:eastAsia="宋体"/>
                <w:lang w:eastAsia="ko-KR"/>
              </w:rPr>
              <w:t>s</w:t>
            </w:r>
            <w:r w:rsidRPr="00BD0404">
              <w:rPr>
                <w:rFonts w:eastAsia="宋体" w:hint="eastAsia"/>
                <w:lang w:eastAsia="ko-KR"/>
              </w:rPr>
              <w:t xml:space="preserve">upport </w:t>
            </w:r>
            <w:r w:rsidR="00207C69" w:rsidRPr="00BD0404">
              <w:rPr>
                <w:rFonts w:eastAsia="宋体" w:hint="eastAsia"/>
                <w:lang w:eastAsia="zh-CN"/>
              </w:rPr>
              <w:t>l</w:t>
            </w:r>
            <w:r w:rsidR="00940B64" w:rsidRPr="00BD0404">
              <w:rPr>
                <w:rFonts w:eastAsia="宋体" w:hint="eastAsia"/>
                <w:lang w:eastAsia="zh-CN"/>
              </w:rPr>
              <w:t>ayer-3</w:t>
            </w:r>
            <w:r w:rsidRPr="00BD0404">
              <w:rPr>
                <w:rFonts w:eastAsia="宋体" w:hint="eastAsia"/>
                <w:lang w:eastAsia="zh-CN"/>
              </w:rPr>
              <w:t xml:space="preserve"> </w:t>
            </w:r>
            <w:r w:rsidRPr="00BD0404">
              <w:rPr>
                <w:lang w:eastAsia="ko-KR"/>
              </w:rPr>
              <w:t xml:space="preserve">UE-to-UE </w:t>
            </w:r>
            <w:r w:rsidRPr="00BD0404">
              <w:rPr>
                <w:rFonts w:eastAsiaTheme="minorEastAsia" w:hint="eastAsia"/>
                <w:lang w:eastAsia="zh-CN"/>
              </w:rPr>
              <w:t>r</w:t>
            </w:r>
            <w:r w:rsidRPr="00BD0404">
              <w:rPr>
                <w:lang w:eastAsia="ko-KR"/>
              </w:rPr>
              <w:t>elay</w:t>
            </w:r>
            <w:r w:rsidRPr="00BD0404">
              <w:rPr>
                <w:rFonts w:eastAsia="宋体" w:hint="eastAsia"/>
                <w:lang w:eastAsia="zh-CN"/>
              </w:rPr>
              <w:t xml:space="preserve"> communication</w:t>
            </w:r>
            <w:r w:rsidR="004B55FD" w:rsidRPr="00BD0404">
              <w:rPr>
                <w:rFonts w:eastAsia="宋体" w:hint="eastAsia"/>
                <w:lang w:eastAsia="zh-CN"/>
              </w:rPr>
              <w:t xml:space="preserve">, </w:t>
            </w:r>
            <w:r w:rsidR="00207C69" w:rsidRPr="00BD0404">
              <w:rPr>
                <w:rFonts w:eastAsia="宋体" w:hint="eastAsia"/>
                <w:lang w:eastAsia="zh-CN"/>
              </w:rPr>
              <w:t>including</w:t>
            </w:r>
            <w:r w:rsidR="004B55FD" w:rsidRPr="00BD0404">
              <w:rPr>
                <w:rFonts w:eastAsia="宋体" w:hint="eastAsia"/>
                <w:lang w:eastAsia="zh-CN"/>
              </w:rPr>
              <w:t xml:space="preserve"> QoS control</w:t>
            </w:r>
          </w:p>
          <w:p w14:paraId="4B3D9F8A" w14:textId="07670ECF" w:rsidR="00783A04" w:rsidRPr="00BD0404" w:rsidRDefault="00783A04" w:rsidP="001503DA">
            <w:pPr>
              <w:pStyle w:val="B1"/>
              <w:rPr>
                <w:rFonts w:eastAsiaTheme="minorEastAsia"/>
                <w:lang w:eastAsia="zh-CN"/>
              </w:rPr>
            </w:pPr>
          </w:p>
        </w:tc>
        <w:tc>
          <w:tcPr>
            <w:tcW w:w="1382" w:type="dxa"/>
          </w:tcPr>
          <w:p w14:paraId="161E4415" w14:textId="307642D4" w:rsidR="00300D9A" w:rsidRPr="00BD0404" w:rsidRDefault="004E01D2" w:rsidP="00B56AD0">
            <w:pPr>
              <w:rPr>
                <w:rFonts w:eastAsiaTheme="minorEastAsia"/>
                <w:lang w:val="fr-FR" w:eastAsia="zh-CN"/>
              </w:rPr>
            </w:pPr>
            <w:r w:rsidRPr="00BD0404">
              <w:rPr>
                <w:rFonts w:eastAsiaTheme="minorEastAsia" w:hint="eastAsia"/>
                <w:lang w:val="fr-FR" w:eastAsia="zh-CN"/>
              </w:rPr>
              <w:t>24.554 / CT1</w:t>
            </w:r>
          </w:p>
        </w:tc>
      </w:tr>
      <w:tr w:rsidR="005E67F3" w:rsidRPr="00BD0404" w14:paraId="043E5B3B" w14:textId="77777777" w:rsidTr="00544609">
        <w:tc>
          <w:tcPr>
            <w:tcW w:w="4236" w:type="dxa"/>
          </w:tcPr>
          <w:p w14:paraId="42761A58" w14:textId="1605D467" w:rsidR="005E67F3" w:rsidRPr="00BD0404" w:rsidRDefault="005E67F3" w:rsidP="006046C8">
            <w:pPr>
              <w:rPr>
                <w:lang w:eastAsia="zh-CN"/>
              </w:rPr>
            </w:pPr>
            <w:r w:rsidRPr="00BD0404">
              <w:rPr>
                <w:rFonts w:eastAsia="宋体" w:hint="eastAsia"/>
                <w:lang w:eastAsia="zh-CN"/>
              </w:rPr>
              <w:t xml:space="preserve">Specific </w:t>
            </w:r>
            <w:r w:rsidRPr="00BD0404">
              <w:rPr>
                <w:lang w:eastAsia="zh-CN"/>
              </w:rPr>
              <w:t>for L</w:t>
            </w:r>
            <w:r w:rsidRPr="00BD0404">
              <w:rPr>
                <w:rFonts w:eastAsia="宋体" w:hint="eastAsia"/>
                <w:lang w:eastAsia="zh-CN"/>
              </w:rPr>
              <w:t>ayer-</w:t>
            </w:r>
            <w:r w:rsidRPr="00BD0404">
              <w:rPr>
                <w:lang w:eastAsia="zh-CN"/>
              </w:rPr>
              <w:t>2 UE-to-UE Relay:</w:t>
            </w:r>
          </w:p>
          <w:p w14:paraId="3916FDB9" w14:textId="77777777" w:rsidR="00EA4E83" w:rsidRPr="00BD0404" w:rsidRDefault="00EA4E83" w:rsidP="00EA4E83">
            <w:pPr>
              <w:pStyle w:val="B1"/>
              <w:rPr>
                <w:rFonts w:eastAsia="宋体"/>
                <w:lang w:eastAsia="zh-CN"/>
              </w:rPr>
            </w:pPr>
            <w:r w:rsidRPr="00BD0404">
              <w:rPr>
                <w:rFonts w:eastAsia="宋体"/>
                <w:lang w:eastAsia="zh-CN"/>
              </w:rPr>
              <w:t>-</w:t>
            </w:r>
            <w:r w:rsidRPr="00BD0404">
              <w:rPr>
                <w:rFonts w:eastAsia="宋体"/>
                <w:lang w:eastAsia="zh-CN"/>
              </w:rPr>
              <w:tab/>
              <w:t>Per-hop links (i.e. PC5 link between Source UE and UE-to-UE Relay, as well as between UE-to-UE Relay and Target UE) needs to be established before E2E PC5 link establishment is performed.</w:t>
            </w:r>
            <w:r w:rsidRPr="00BD0404">
              <w:rPr>
                <w:rFonts w:eastAsia="宋体" w:hint="eastAsia"/>
                <w:lang w:eastAsia="zh-CN"/>
              </w:rPr>
              <w:t xml:space="preserve"> S</w:t>
            </w:r>
            <w:r w:rsidRPr="00BD0404">
              <w:rPr>
                <w:lang w:eastAsia="zh-CN"/>
              </w:rPr>
              <w:t>ol#30</w:t>
            </w:r>
            <w:r w:rsidRPr="00BD0404">
              <w:rPr>
                <w:rFonts w:eastAsia="宋体" w:hint="eastAsia"/>
                <w:lang w:eastAsia="zh-CN"/>
              </w:rPr>
              <w:t xml:space="preserve"> (clause </w:t>
            </w:r>
            <w:r w:rsidRPr="00BD0404">
              <w:rPr>
                <w:rFonts w:eastAsia="宋体"/>
                <w:lang w:eastAsia="zh-CN"/>
              </w:rPr>
              <w:t>6.30.2.2</w:t>
            </w:r>
            <w:r w:rsidRPr="00BD0404">
              <w:rPr>
                <w:rFonts w:eastAsia="宋体" w:hint="eastAsia"/>
                <w:lang w:eastAsia="zh-CN"/>
              </w:rPr>
              <w:t xml:space="preserve">) </w:t>
            </w:r>
            <w:r w:rsidRPr="00BD0404">
              <w:rPr>
                <w:rFonts w:eastAsia="宋体"/>
                <w:lang w:eastAsia="zh-CN"/>
              </w:rPr>
              <w:t>is</w:t>
            </w:r>
            <w:r w:rsidRPr="00BD0404">
              <w:rPr>
                <w:rFonts w:eastAsia="宋体" w:hint="eastAsia"/>
                <w:lang w:eastAsia="zh-CN"/>
              </w:rPr>
              <w:t xml:space="preserve"> used as basis for normative work</w:t>
            </w:r>
            <w:r w:rsidRPr="00BD0404">
              <w:rPr>
                <w:lang w:eastAsia="zh-CN"/>
              </w:rPr>
              <w:t>.</w:t>
            </w:r>
          </w:p>
          <w:p w14:paraId="42106232" w14:textId="570A023E" w:rsidR="00EA4E83" w:rsidRPr="00BD0404" w:rsidRDefault="00EA4E83" w:rsidP="00EA4E83">
            <w:pPr>
              <w:pStyle w:val="NO"/>
              <w:rPr>
                <w:rFonts w:eastAsia="宋体"/>
                <w:lang w:eastAsia="zh-CN"/>
              </w:rPr>
            </w:pPr>
            <w:r w:rsidRPr="00BD0404">
              <w:t>NOTE </w:t>
            </w:r>
            <w:r w:rsidRPr="00BD0404">
              <w:rPr>
                <w:rFonts w:eastAsia="宋体"/>
                <w:lang w:eastAsia="zh-CN"/>
              </w:rPr>
              <w:t>7</w:t>
            </w:r>
            <w:r w:rsidRPr="00BD0404">
              <w:t>:</w:t>
            </w:r>
            <w:r w:rsidRPr="00BD0404">
              <w:tab/>
            </w:r>
            <w:r w:rsidRPr="00BD0404">
              <w:rPr>
                <w:rFonts w:eastAsia="宋体" w:hint="eastAsia"/>
                <w:lang w:eastAsia="zh-CN"/>
              </w:rPr>
              <w:t>H</w:t>
            </w:r>
            <w:r w:rsidRPr="00BD0404">
              <w:rPr>
                <w:rFonts w:eastAsia="宋体"/>
                <w:lang w:eastAsia="zh-CN"/>
              </w:rPr>
              <w:t>o</w:t>
            </w:r>
            <w:r w:rsidRPr="00BD0404">
              <w:rPr>
                <w:rFonts w:eastAsia="宋体" w:hint="eastAsia"/>
                <w:lang w:eastAsia="zh-CN"/>
              </w:rPr>
              <w:t xml:space="preserve">w </w:t>
            </w:r>
            <w:r w:rsidRPr="00BD0404">
              <w:rPr>
                <w:rFonts w:hint="eastAsia"/>
                <w:lang w:eastAsia="en-US"/>
              </w:rPr>
              <w:t>the</w:t>
            </w:r>
            <w:r w:rsidRPr="00BD0404">
              <w:rPr>
                <w:rFonts w:eastAsia="宋体" w:hint="eastAsia"/>
                <w:lang w:eastAsia="zh-CN"/>
              </w:rPr>
              <w:t xml:space="preserve"> E2E</w:t>
            </w:r>
            <w:r w:rsidRPr="00BD0404">
              <w:rPr>
                <w:rFonts w:hint="eastAsia"/>
                <w:lang w:eastAsia="en-US"/>
              </w:rPr>
              <w:t xml:space="preserve"> PC5-S messages</w:t>
            </w:r>
            <w:r w:rsidRPr="00BD0404">
              <w:rPr>
                <w:rFonts w:eastAsia="宋体" w:hint="eastAsia"/>
                <w:lang w:eastAsia="zh-CN"/>
              </w:rPr>
              <w:t xml:space="preserve"> are forwarded </w:t>
            </w:r>
            <w:r w:rsidRPr="00BD0404">
              <w:rPr>
                <w:rFonts w:hint="eastAsia"/>
                <w:lang w:eastAsia="en-US"/>
              </w:rPr>
              <w:t>by the UE-to-UE Relay is to be determined by RAN</w:t>
            </w:r>
            <w:r w:rsidRPr="00BD0404">
              <w:rPr>
                <w:rFonts w:eastAsia="宋体" w:hint="eastAsia"/>
                <w:lang w:eastAsia="zh-CN"/>
              </w:rPr>
              <w:t xml:space="preserve"> WGs</w:t>
            </w:r>
            <w:r w:rsidRPr="00BD0404">
              <w:t>.</w:t>
            </w:r>
          </w:p>
          <w:p w14:paraId="0993F6A7" w14:textId="3604F54B" w:rsidR="00EA4E83" w:rsidRPr="00BD0404" w:rsidRDefault="00EA4E83" w:rsidP="00EA4E83">
            <w:pPr>
              <w:pStyle w:val="NO"/>
              <w:rPr>
                <w:rFonts w:eastAsiaTheme="minorEastAsia"/>
                <w:lang w:eastAsia="zh-CN"/>
              </w:rPr>
            </w:pPr>
            <w:r w:rsidRPr="00BD0404">
              <w:t>NOTE 8:</w:t>
            </w:r>
            <w:r w:rsidRPr="00BD0404">
              <w:tab/>
              <w:t>For L</w:t>
            </w:r>
            <w:r w:rsidRPr="00BD0404">
              <w:rPr>
                <w:rFonts w:hint="eastAsia"/>
              </w:rPr>
              <w:t>ayer-</w:t>
            </w:r>
            <w:r w:rsidRPr="00BD0404">
              <w:t>2 UE-to-UE Relay, RAN WGs will define how the E2E QoS will be handled and split over the PC5 links.</w:t>
            </w:r>
          </w:p>
          <w:p w14:paraId="5C886D9F" w14:textId="359664D0" w:rsidR="005E67F3" w:rsidRPr="00BD0404" w:rsidRDefault="005E67F3" w:rsidP="006046C8">
            <w:pPr>
              <w:keepLines/>
              <w:ind w:left="1135" w:hanging="851"/>
              <w:rPr>
                <w:rFonts w:eastAsia="宋体"/>
                <w:lang w:eastAsia="zh-CN"/>
              </w:rPr>
            </w:pPr>
          </w:p>
        </w:tc>
        <w:tc>
          <w:tcPr>
            <w:tcW w:w="4236" w:type="dxa"/>
          </w:tcPr>
          <w:p w14:paraId="0EFD2BC9" w14:textId="3184316D" w:rsidR="005E67F3" w:rsidRPr="00BD0404" w:rsidRDefault="005E67F3" w:rsidP="004E78EB">
            <w:pPr>
              <w:pStyle w:val="B1"/>
              <w:rPr>
                <w:rFonts w:eastAsia="宋体"/>
                <w:lang w:eastAsia="zh-CN"/>
              </w:rPr>
            </w:pPr>
            <w:r w:rsidRPr="00BD0404">
              <w:rPr>
                <w:lang w:eastAsia="zh-CN"/>
              </w:rPr>
              <w:t>-</w:t>
            </w:r>
            <w:r w:rsidRPr="00BD0404">
              <w:rPr>
                <w:lang w:eastAsia="zh-CN"/>
              </w:rPr>
              <w:tab/>
            </w:r>
            <w:r w:rsidRPr="00BD0404">
              <w:rPr>
                <w:rFonts w:eastAsia="宋体"/>
                <w:lang w:eastAsia="ko-KR"/>
              </w:rPr>
              <w:t>s</w:t>
            </w:r>
            <w:r w:rsidRPr="00BD0404">
              <w:rPr>
                <w:rFonts w:eastAsia="宋体" w:hint="eastAsia"/>
                <w:lang w:eastAsia="ko-KR"/>
              </w:rPr>
              <w:t xml:space="preserve">upport </w:t>
            </w:r>
            <w:r w:rsidRPr="00BD0404">
              <w:rPr>
                <w:rFonts w:eastAsia="宋体" w:hint="eastAsia"/>
                <w:lang w:eastAsia="zh-CN"/>
              </w:rPr>
              <w:t xml:space="preserve">layer-2 </w:t>
            </w:r>
            <w:r w:rsidRPr="00BD0404">
              <w:rPr>
                <w:lang w:eastAsia="ko-KR"/>
              </w:rPr>
              <w:t xml:space="preserve">UE-to-UE </w:t>
            </w:r>
            <w:r w:rsidRPr="00BD0404">
              <w:rPr>
                <w:rFonts w:eastAsiaTheme="minorEastAsia" w:hint="eastAsia"/>
                <w:lang w:eastAsia="zh-CN"/>
              </w:rPr>
              <w:t>r</w:t>
            </w:r>
            <w:r w:rsidRPr="00BD0404">
              <w:rPr>
                <w:lang w:eastAsia="ko-KR"/>
              </w:rPr>
              <w:t>elay</w:t>
            </w:r>
            <w:r w:rsidRPr="00BD0404">
              <w:rPr>
                <w:rFonts w:eastAsia="宋体" w:hint="eastAsia"/>
                <w:lang w:eastAsia="zh-CN"/>
              </w:rPr>
              <w:t xml:space="preserve"> communication</w:t>
            </w:r>
          </w:p>
          <w:p w14:paraId="78E24C84" w14:textId="77777777" w:rsidR="005E67F3" w:rsidRPr="00BD0404" w:rsidRDefault="005E67F3" w:rsidP="00B56AD0">
            <w:pPr>
              <w:rPr>
                <w:rFonts w:eastAsiaTheme="minorEastAsia"/>
                <w:lang w:val="fr-FR" w:eastAsia="zh-CN"/>
              </w:rPr>
            </w:pPr>
          </w:p>
        </w:tc>
        <w:tc>
          <w:tcPr>
            <w:tcW w:w="1382" w:type="dxa"/>
          </w:tcPr>
          <w:p w14:paraId="063CF93F" w14:textId="77777777" w:rsidR="005E67F3" w:rsidRPr="00BD0404" w:rsidRDefault="009B4639" w:rsidP="00B56AD0">
            <w:pPr>
              <w:rPr>
                <w:rFonts w:eastAsiaTheme="minorEastAsia"/>
                <w:lang w:val="fr-FR" w:eastAsia="zh-CN"/>
              </w:rPr>
            </w:pPr>
            <w:r w:rsidRPr="00BD0404">
              <w:rPr>
                <w:rFonts w:eastAsiaTheme="minorEastAsia" w:hint="eastAsia"/>
                <w:lang w:val="fr-FR" w:eastAsia="zh-CN"/>
              </w:rPr>
              <w:t>24.554 / CT1</w:t>
            </w:r>
          </w:p>
          <w:p w14:paraId="1C9E6967" w14:textId="01D8965E" w:rsidR="00300D9A" w:rsidRPr="00BD0404" w:rsidRDefault="00300D9A" w:rsidP="00B56AD0">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1B5103F3" w14:textId="77777777" w:rsidTr="00544609">
        <w:tc>
          <w:tcPr>
            <w:tcW w:w="4236" w:type="dxa"/>
          </w:tcPr>
          <w:p w14:paraId="5F72C5B2" w14:textId="2FFD361B" w:rsidR="005E67F3" w:rsidRPr="00BD0404" w:rsidRDefault="005E67F3" w:rsidP="00B56AD0">
            <w:pPr>
              <w:rPr>
                <w:rFonts w:eastAsiaTheme="minorEastAsia"/>
                <w:lang w:val="fr-FR" w:eastAsia="zh-CN"/>
              </w:rPr>
            </w:pPr>
            <w:r w:rsidRPr="00BD0404">
              <w:rPr>
                <w:rFonts w:eastAsiaTheme="minorEastAsia" w:hint="eastAsia"/>
                <w:b/>
                <w:lang w:val="fr-FR" w:eastAsia="zh-CN"/>
              </w:rPr>
              <w:t xml:space="preserve">KI#2/WT#2.1: </w:t>
            </w:r>
            <w:r w:rsidRPr="00BD0404">
              <w:rPr>
                <w:rFonts w:eastAsiaTheme="minorEastAsia"/>
                <w:b/>
                <w:lang w:val="fr-FR" w:eastAsia="zh-CN"/>
              </w:rPr>
              <w:t>Support of path switching between two indirect network communication paths for UE-to-Network Relaying with service continuity</w:t>
            </w:r>
          </w:p>
        </w:tc>
        <w:tc>
          <w:tcPr>
            <w:tcW w:w="4236" w:type="dxa"/>
          </w:tcPr>
          <w:p w14:paraId="5117213E" w14:textId="2360BF0F" w:rsidR="005E67F3" w:rsidRPr="00BD0404" w:rsidRDefault="005E67F3" w:rsidP="0086628F">
            <w:pPr>
              <w:pStyle w:val="B1"/>
              <w:rPr>
                <w:rFonts w:eastAsiaTheme="minorEastAsia"/>
                <w:lang w:val="fr-FR" w:eastAsia="zh-CN"/>
              </w:rPr>
            </w:pPr>
          </w:p>
        </w:tc>
        <w:tc>
          <w:tcPr>
            <w:tcW w:w="1382" w:type="dxa"/>
          </w:tcPr>
          <w:p w14:paraId="7F6330B8" w14:textId="6BD98894" w:rsidR="005E67F3" w:rsidRPr="00BD0404" w:rsidRDefault="005E67F3" w:rsidP="00B56AD0">
            <w:pPr>
              <w:rPr>
                <w:rFonts w:eastAsiaTheme="minorEastAsia"/>
                <w:lang w:val="fr-FR" w:eastAsia="zh-CN"/>
              </w:rPr>
            </w:pPr>
          </w:p>
        </w:tc>
      </w:tr>
      <w:tr w:rsidR="005E67F3" w:rsidRPr="00BD0404" w14:paraId="60080820" w14:textId="77777777" w:rsidTr="00544609">
        <w:tc>
          <w:tcPr>
            <w:tcW w:w="4236" w:type="dxa"/>
          </w:tcPr>
          <w:p w14:paraId="6173AD5B" w14:textId="77777777" w:rsidR="005E67F3" w:rsidRPr="00BD0404" w:rsidRDefault="005E67F3" w:rsidP="007C3D02">
            <w:pPr>
              <w:ind w:left="851" w:hanging="284"/>
              <w:rPr>
                <w:rFonts w:eastAsiaTheme="minorEastAsia"/>
                <w:lang w:eastAsia="zh-CN"/>
              </w:rPr>
            </w:pPr>
            <w:r w:rsidRPr="00BD0404">
              <w:rPr>
                <w:lang w:eastAsia="zh-CN"/>
              </w:rPr>
              <w:t>-</w:t>
            </w:r>
            <w:r w:rsidRPr="00BD0404">
              <w:rPr>
                <w:lang w:eastAsia="zh-CN"/>
              </w:rPr>
              <w:tab/>
              <w:t>The Remote UE can path switch when the NG-RAN configured measurement thresholds and the criteria are satisfied or based on re-selection rules from application layer if any.</w:t>
            </w:r>
          </w:p>
          <w:p w14:paraId="2DCE6975" w14:textId="77777777" w:rsidR="00C5160E" w:rsidRPr="00BD0404" w:rsidRDefault="00C5160E" w:rsidP="00C5160E">
            <w:pPr>
              <w:keepLines/>
              <w:ind w:left="1135" w:hanging="851"/>
              <w:rPr>
                <w:rFonts w:eastAsia="等线"/>
                <w:lang w:eastAsia="zh-CN"/>
              </w:rPr>
            </w:pPr>
            <w:r w:rsidRPr="00BD0404">
              <w:rPr>
                <w:rFonts w:eastAsia="等线"/>
                <w:lang w:eastAsia="zh-CN"/>
              </w:rPr>
              <w:t>NOTE 1:</w:t>
            </w:r>
            <w:r w:rsidRPr="00BD0404">
              <w:rPr>
                <w:rFonts w:eastAsia="等线"/>
                <w:lang w:eastAsia="zh-CN"/>
              </w:rPr>
              <w:tab/>
              <w:t>The measurement trigger criteria for path switch between two indirect network communication paths will be defined by RAN WGs.</w:t>
            </w:r>
          </w:p>
          <w:p w14:paraId="0E11338F" w14:textId="62B06878" w:rsidR="00C5160E" w:rsidRPr="00BD0404" w:rsidRDefault="00C5160E" w:rsidP="00616DFC">
            <w:pPr>
              <w:keepLines/>
              <w:ind w:left="1135" w:hanging="851"/>
              <w:rPr>
                <w:rFonts w:eastAsiaTheme="minorEastAsia"/>
                <w:lang w:eastAsia="zh-CN"/>
              </w:rPr>
            </w:pPr>
            <w:r w:rsidRPr="00BD0404">
              <w:rPr>
                <w:rFonts w:eastAsia="等线"/>
                <w:lang w:eastAsia="zh-CN"/>
              </w:rPr>
              <w:t>NOTE 2:</w:t>
            </w:r>
            <w:r w:rsidRPr="00BD0404">
              <w:rPr>
                <w:rFonts w:eastAsia="等线"/>
                <w:lang w:eastAsia="zh-CN"/>
              </w:rPr>
              <w:tab/>
              <w:t>SA WG2 will not define the re-selection rules from application layer and how they are provided to the UE.</w:t>
            </w:r>
          </w:p>
        </w:tc>
        <w:tc>
          <w:tcPr>
            <w:tcW w:w="4236" w:type="dxa"/>
          </w:tcPr>
          <w:p w14:paraId="44F3A3DB" w14:textId="24A4C1ED" w:rsidR="005E67F3" w:rsidRPr="00BD0404" w:rsidRDefault="00C5160E" w:rsidP="00C5160E">
            <w:pPr>
              <w:pStyle w:val="B1"/>
              <w:rPr>
                <w:rFonts w:eastAsiaTheme="minorEastAsia"/>
                <w:lang w:eastAsia="zh-CN"/>
              </w:rPr>
            </w:pPr>
            <w:r w:rsidRPr="00BD0404">
              <w:rPr>
                <w:rFonts w:hint="eastAsia"/>
                <w:lang w:eastAsia="zh-CN"/>
              </w:rPr>
              <w:t>-</w:t>
            </w:r>
            <w:r w:rsidRPr="00BD0404">
              <w:rPr>
                <w:lang w:eastAsia="zh-CN"/>
              </w:rPr>
              <w:tab/>
            </w:r>
            <w:r w:rsidRPr="00BD0404">
              <w:rPr>
                <w:rFonts w:eastAsiaTheme="minorEastAsia" w:hint="eastAsia"/>
                <w:lang w:eastAsia="zh-CN"/>
              </w:rPr>
              <w:t>support the remote UE</w:t>
            </w:r>
            <w:r w:rsidRPr="00BD0404">
              <w:rPr>
                <w:rFonts w:hint="eastAsia"/>
                <w:lang w:eastAsia="ko-KR"/>
              </w:rPr>
              <w:t xml:space="preserve"> </w:t>
            </w:r>
            <w:r w:rsidRPr="00BD0404">
              <w:rPr>
                <w:lang w:eastAsia="ko-KR"/>
              </w:rPr>
              <w:t>switching between two indirect network communication paths</w:t>
            </w:r>
            <w:r w:rsidRPr="00BD0404">
              <w:rPr>
                <w:rFonts w:hint="eastAsia"/>
                <w:lang w:eastAsia="ko-KR"/>
              </w:rPr>
              <w:t xml:space="preserve"> </w:t>
            </w:r>
            <w:r w:rsidRPr="00BD0404">
              <w:rPr>
                <w:rFonts w:eastAsiaTheme="minorEastAsia" w:hint="eastAsia"/>
                <w:lang w:eastAsia="zh-CN"/>
              </w:rPr>
              <w:t xml:space="preserve">based on </w:t>
            </w:r>
            <w:r w:rsidRPr="00BD0404">
              <w:rPr>
                <w:lang w:eastAsia="zh-CN"/>
              </w:rPr>
              <w:t>NG-RAN configured measurement thresholds</w:t>
            </w:r>
            <w:r w:rsidRPr="00BD0404">
              <w:rPr>
                <w:rFonts w:eastAsiaTheme="minorEastAsia" w:hint="eastAsia"/>
                <w:lang w:eastAsia="zh-CN"/>
              </w:rPr>
              <w:t>/criteria</w:t>
            </w:r>
          </w:p>
        </w:tc>
        <w:tc>
          <w:tcPr>
            <w:tcW w:w="1382" w:type="dxa"/>
          </w:tcPr>
          <w:p w14:paraId="2F6A3405" w14:textId="77777777" w:rsidR="00C5160E" w:rsidRPr="00BD0404" w:rsidRDefault="00C5160E" w:rsidP="00C5160E">
            <w:pPr>
              <w:rPr>
                <w:rFonts w:eastAsiaTheme="minorEastAsia"/>
                <w:lang w:val="fr-FR" w:eastAsia="zh-CN"/>
              </w:rPr>
            </w:pPr>
            <w:r w:rsidRPr="00BD0404">
              <w:rPr>
                <w:rFonts w:eastAsiaTheme="minorEastAsia" w:hint="eastAsia"/>
                <w:lang w:val="fr-FR" w:eastAsia="zh-CN"/>
              </w:rPr>
              <w:t>24.554 / CT1</w:t>
            </w:r>
          </w:p>
          <w:p w14:paraId="51E1D728" w14:textId="185A8035" w:rsidR="005E67F3" w:rsidRPr="00BD0404" w:rsidRDefault="00C5160E" w:rsidP="00C5160E">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69264177" w14:textId="77777777" w:rsidTr="00544609">
        <w:tc>
          <w:tcPr>
            <w:tcW w:w="4236" w:type="dxa"/>
          </w:tcPr>
          <w:p w14:paraId="5F35CC87" w14:textId="77777777" w:rsidR="005E67F3" w:rsidRPr="00BD0404" w:rsidRDefault="005E67F3" w:rsidP="007C3D02">
            <w:pPr>
              <w:ind w:left="851" w:hanging="284"/>
              <w:rPr>
                <w:lang w:eastAsia="zh-CN"/>
              </w:rPr>
            </w:pPr>
            <w:r w:rsidRPr="00BD0404">
              <w:rPr>
                <w:lang w:eastAsia="zh-CN"/>
              </w:rPr>
              <w:t>-</w:t>
            </w:r>
            <w:r w:rsidRPr="00BD0404">
              <w:rPr>
                <w:lang w:eastAsia="zh-CN"/>
              </w:rPr>
              <w:tab/>
              <w:t xml:space="preserve">If multiple UE-to-Network Relay UEs satisfy the Relay re-selection criteria, the Remote UE selects the target UE-to-Network Relay for path switch based on the 5G ProSe Policy in </w:t>
            </w:r>
            <w:r w:rsidRPr="00BD0404">
              <w:rPr>
                <w:lang w:eastAsia="zh-CN"/>
              </w:rPr>
              <w:lastRenderedPageBreak/>
              <w:t>clause 6.5.4 of TS 23.304 [3] or URSP rules and the Remote UE traffic handling described in clause 6.5.4 of TS 23.304 [3] with following considerations:</w:t>
            </w:r>
          </w:p>
          <w:p w14:paraId="263ADC48" w14:textId="77777777" w:rsidR="005E67F3" w:rsidRPr="00BD0404" w:rsidRDefault="005E67F3" w:rsidP="007C3D02">
            <w:pPr>
              <w:ind w:left="1135" w:hanging="284"/>
              <w:rPr>
                <w:rFonts w:eastAsiaTheme="minorEastAsia"/>
                <w:lang w:eastAsia="zh-CN"/>
              </w:rPr>
            </w:pPr>
            <w:r w:rsidRPr="00BD0404">
              <w:rPr>
                <w:lang w:eastAsia="zh-CN"/>
              </w:rPr>
              <w:t>-</w:t>
            </w:r>
            <w:r w:rsidRPr="00BD0404">
              <w:rPr>
                <w:lang w:eastAsia="zh-CN"/>
              </w:rPr>
              <w:tab/>
              <w:t>The Remote UE first selects a Target relay UE which has same type as original relay UE, if this fails, then the Remote UE re-evaluates the URSP or keeps evaluating the next RSD of the selected URSP for Target Relay selection.</w:t>
            </w:r>
          </w:p>
          <w:p w14:paraId="68347B9F" w14:textId="77777777" w:rsidR="003C00AC" w:rsidRPr="00BD0404" w:rsidRDefault="003C00AC" w:rsidP="005B494B">
            <w:pPr>
              <w:ind w:left="851" w:hanging="284"/>
              <w:rPr>
                <w:rFonts w:eastAsia="等线"/>
                <w:lang w:eastAsia="zh-CN"/>
              </w:rPr>
            </w:pPr>
            <w:r w:rsidRPr="00BD0404">
              <w:rPr>
                <w:rFonts w:eastAsia="等线"/>
                <w:lang w:eastAsia="zh-CN"/>
              </w:rPr>
              <w:t>-</w:t>
            </w:r>
            <w:r w:rsidRPr="00BD0404">
              <w:rPr>
                <w:rFonts w:eastAsia="等线"/>
                <w:lang w:eastAsia="zh-CN"/>
              </w:rPr>
              <w:tab/>
              <w:t>The Remote UE may use re-selection rules from the application layer (e.g. provided by an application server), the Remote UE may discover that there are multiple UE-to-Network Relay UEs that satisfy the re-selection rules and then selects the target UE-to-Network Relay UE based on priority in the re-selection rules from the application layer.</w:t>
            </w:r>
          </w:p>
          <w:p w14:paraId="2F2C915D" w14:textId="3F19C6C1" w:rsidR="002B0463" w:rsidRPr="00BD0404" w:rsidRDefault="002B0463" w:rsidP="002B0463">
            <w:pPr>
              <w:pStyle w:val="B2"/>
              <w:rPr>
                <w:rFonts w:eastAsiaTheme="minorEastAsia"/>
                <w:lang w:eastAsia="zh-CN"/>
              </w:rPr>
            </w:pPr>
            <w:r w:rsidRPr="00BD0404">
              <w:rPr>
                <w:rFonts w:eastAsia="等线"/>
                <w:lang w:val="x-none" w:eastAsia="zh-CN"/>
              </w:rPr>
              <w:t>-</w:t>
            </w:r>
            <w:r w:rsidRPr="00BD0404">
              <w:rPr>
                <w:rFonts w:eastAsia="等线"/>
                <w:lang w:val="x-none" w:eastAsia="zh-CN"/>
              </w:rPr>
              <w:tab/>
            </w:r>
            <w:r w:rsidRPr="00BD0404">
              <w:rPr>
                <w:lang w:eastAsia="zh-CN"/>
              </w:rPr>
              <w:t xml:space="preserve">URSP rules take higher priority than the </w:t>
            </w:r>
            <w:r w:rsidRPr="00BD0404">
              <w:rPr>
                <w:lang w:val="x-none" w:eastAsia="zh-CN"/>
              </w:rPr>
              <w:t xml:space="preserve">re-selection rules from </w:t>
            </w:r>
            <w:r w:rsidRPr="00BD0404">
              <w:rPr>
                <w:lang w:eastAsia="zh-CN"/>
              </w:rPr>
              <w:t xml:space="preserve">the </w:t>
            </w:r>
            <w:r w:rsidRPr="00BD0404">
              <w:rPr>
                <w:lang w:val="x-none" w:eastAsia="zh-CN"/>
              </w:rPr>
              <w:t>application layer.</w:t>
            </w:r>
          </w:p>
        </w:tc>
        <w:tc>
          <w:tcPr>
            <w:tcW w:w="4236" w:type="dxa"/>
          </w:tcPr>
          <w:p w14:paraId="352684DC" w14:textId="6ED29A7D" w:rsidR="003C00AC" w:rsidRPr="00BD0404" w:rsidRDefault="003C00AC" w:rsidP="00782D88">
            <w:pPr>
              <w:pStyle w:val="B1"/>
              <w:rPr>
                <w:lang w:eastAsia="zh-CN"/>
              </w:rPr>
            </w:pPr>
            <w:r w:rsidRPr="00BD0404">
              <w:rPr>
                <w:rFonts w:hint="eastAsia"/>
                <w:lang w:eastAsia="zh-CN"/>
              </w:rPr>
              <w:lastRenderedPageBreak/>
              <w:t>-</w:t>
            </w:r>
            <w:r w:rsidR="00782D88" w:rsidRPr="00BD0404">
              <w:rPr>
                <w:lang w:eastAsia="zh-CN"/>
              </w:rPr>
              <w:tab/>
            </w:r>
            <w:r w:rsidRPr="00BD0404">
              <w:rPr>
                <w:lang w:eastAsia="zh-CN"/>
              </w:rPr>
              <w:t xml:space="preserve">target UE-to-Network </w:t>
            </w:r>
            <w:r w:rsidRPr="00BD0404">
              <w:rPr>
                <w:rFonts w:hint="eastAsia"/>
                <w:lang w:eastAsia="zh-CN"/>
              </w:rPr>
              <w:t>r</w:t>
            </w:r>
            <w:r w:rsidRPr="00BD0404">
              <w:rPr>
                <w:lang w:eastAsia="zh-CN"/>
              </w:rPr>
              <w:t>elay UE</w:t>
            </w:r>
            <w:r w:rsidRPr="00BD0404">
              <w:rPr>
                <w:rFonts w:hint="eastAsia"/>
                <w:lang w:eastAsia="zh-CN"/>
              </w:rPr>
              <w:t xml:space="preserve"> selection among </w:t>
            </w:r>
            <w:r w:rsidRPr="00BD0404">
              <w:rPr>
                <w:lang w:eastAsia="zh-CN"/>
              </w:rPr>
              <w:t xml:space="preserve">multiple UE-to-Network </w:t>
            </w:r>
            <w:r w:rsidRPr="00BD0404">
              <w:rPr>
                <w:rFonts w:hint="eastAsia"/>
                <w:lang w:eastAsia="zh-CN"/>
              </w:rPr>
              <w:t>r</w:t>
            </w:r>
            <w:r w:rsidRPr="00BD0404">
              <w:rPr>
                <w:lang w:eastAsia="zh-CN"/>
              </w:rPr>
              <w:t>elay U</w:t>
            </w:r>
            <w:r w:rsidRPr="00BD0404">
              <w:rPr>
                <w:rFonts w:hint="eastAsia"/>
                <w:lang w:eastAsia="zh-CN"/>
              </w:rPr>
              <w:t>Es</w:t>
            </w:r>
          </w:p>
          <w:p w14:paraId="5BD1592D" w14:textId="0E552A69" w:rsidR="005E67F3" w:rsidRPr="00BD0404" w:rsidRDefault="005E67F3" w:rsidP="00782D88">
            <w:pPr>
              <w:pStyle w:val="B1"/>
              <w:rPr>
                <w:rFonts w:eastAsiaTheme="minorEastAsia"/>
                <w:lang w:val="fr-FR" w:eastAsia="zh-CN"/>
              </w:rPr>
            </w:pPr>
            <w:r w:rsidRPr="00BD0404">
              <w:rPr>
                <w:rFonts w:hint="eastAsia"/>
                <w:lang w:eastAsia="zh-CN"/>
              </w:rPr>
              <w:t>-</w:t>
            </w:r>
            <w:r w:rsidR="00782D88" w:rsidRPr="00BD0404">
              <w:rPr>
                <w:lang w:eastAsia="zh-CN"/>
              </w:rPr>
              <w:tab/>
            </w:r>
            <w:r w:rsidR="003C00AC" w:rsidRPr="00BD0404">
              <w:rPr>
                <w:rFonts w:hint="eastAsia"/>
                <w:lang w:eastAsia="zh-CN"/>
              </w:rPr>
              <w:t>p</w:t>
            </w:r>
            <w:r w:rsidRPr="00BD0404">
              <w:rPr>
                <w:rFonts w:hint="eastAsia"/>
                <w:lang w:eastAsia="zh-CN"/>
              </w:rPr>
              <w:t>ossible updates to 5G ProSe policy or URSP</w:t>
            </w:r>
          </w:p>
        </w:tc>
        <w:tc>
          <w:tcPr>
            <w:tcW w:w="1382" w:type="dxa"/>
          </w:tcPr>
          <w:p w14:paraId="1E0BE3A2" w14:textId="5DAF5107" w:rsidR="005E67F3" w:rsidRPr="00BD0404" w:rsidRDefault="005E67F3" w:rsidP="00B56AD0">
            <w:pPr>
              <w:rPr>
                <w:rFonts w:eastAsiaTheme="minorEastAsia"/>
                <w:lang w:val="fr-FR" w:eastAsia="zh-CN"/>
              </w:rPr>
            </w:pPr>
            <w:r w:rsidRPr="00BD0404">
              <w:rPr>
                <w:rFonts w:eastAsiaTheme="minorEastAsia" w:hint="eastAsia"/>
                <w:lang w:val="fr-FR" w:eastAsia="zh-CN"/>
              </w:rPr>
              <w:t>24.554, 24.555 / CT1;</w:t>
            </w:r>
          </w:p>
          <w:p w14:paraId="0956FCA0" w14:textId="5E3752FF" w:rsidR="005E67F3" w:rsidRPr="00BD0404" w:rsidRDefault="005E67F3" w:rsidP="00B56AD0">
            <w:pPr>
              <w:rPr>
                <w:rFonts w:eastAsiaTheme="minorEastAsia"/>
                <w:lang w:val="fr-FR" w:eastAsia="zh-CN"/>
              </w:rPr>
            </w:pPr>
            <w:r w:rsidRPr="00BD0404">
              <w:rPr>
                <w:rFonts w:eastAsiaTheme="minorEastAsia" w:hint="eastAsia"/>
                <w:lang w:val="fr-FR" w:eastAsia="zh-CN"/>
              </w:rPr>
              <w:t>29.513</w:t>
            </w:r>
            <w:r w:rsidR="003C00AC" w:rsidRPr="00BD0404">
              <w:rPr>
                <w:rFonts w:eastAsiaTheme="minorEastAsia" w:hint="eastAsia"/>
                <w:lang w:val="fr-FR" w:eastAsia="zh-CN"/>
              </w:rPr>
              <w:t>, 29.525</w:t>
            </w:r>
            <w:r w:rsidRPr="00BD0404">
              <w:rPr>
                <w:rFonts w:eastAsiaTheme="minorEastAsia" w:hint="eastAsia"/>
                <w:lang w:val="fr-FR" w:eastAsia="zh-CN"/>
              </w:rPr>
              <w:t xml:space="preserve"> / CT3</w:t>
            </w:r>
          </w:p>
        </w:tc>
      </w:tr>
      <w:tr w:rsidR="005E67F3" w:rsidRPr="00BD0404" w14:paraId="77D4ECE3" w14:textId="77777777" w:rsidTr="00544609">
        <w:tc>
          <w:tcPr>
            <w:tcW w:w="4236" w:type="dxa"/>
          </w:tcPr>
          <w:p w14:paraId="06A4D1B2" w14:textId="77777777" w:rsidR="005E67F3" w:rsidRPr="00BD0404" w:rsidRDefault="005E67F3" w:rsidP="007C3D02">
            <w:pPr>
              <w:ind w:left="568" w:hanging="284"/>
              <w:rPr>
                <w:rFonts w:eastAsia="等线"/>
                <w:lang w:eastAsia="zh-CN"/>
              </w:rPr>
            </w:pPr>
            <w:r w:rsidRPr="00BD0404">
              <w:rPr>
                <w:rFonts w:eastAsia="等线"/>
                <w:lang w:eastAsia="zh-CN"/>
              </w:rPr>
              <w:lastRenderedPageBreak/>
              <w:t>-</w:t>
            </w:r>
            <w:r w:rsidRPr="00BD0404">
              <w:rPr>
                <w:rFonts w:eastAsia="等线"/>
                <w:lang w:eastAsia="zh-CN"/>
              </w:rPr>
              <w:tab/>
              <w:t>To supporting path switch with service continuity, solution#15 is taken as baseline for normative work.</w:t>
            </w:r>
          </w:p>
          <w:p w14:paraId="7C0D5228" w14:textId="77777777" w:rsidR="005E67F3" w:rsidRPr="00BD0404" w:rsidRDefault="005E67F3" w:rsidP="007C3D02">
            <w:pPr>
              <w:keepLines/>
              <w:ind w:left="1135" w:hanging="851"/>
              <w:rPr>
                <w:rFonts w:eastAsia="等线"/>
                <w:lang w:eastAsia="zh-CN"/>
              </w:rPr>
            </w:pPr>
            <w:r w:rsidRPr="00BD0404">
              <w:rPr>
                <w:rFonts w:eastAsia="等线"/>
                <w:lang w:eastAsia="zh-CN"/>
              </w:rPr>
              <w:t>NOTE 3:</w:t>
            </w:r>
            <w:r w:rsidRPr="00BD0404">
              <w:rPr>
                <w:rFonts w:eastAsia="等线"/>
                <w:lang w:eastAsia="zh-CN"/>
              </w:rPr>
              <w:tab/>
              <w:t>The mechanisms supporting path switching by application layer for service continuity are left to application layer implementation and normative work is not needed.</w:t>
            </w:r>
          </w:p>
          <w:p w14:paraId="3E87A2C9" w14:textId="03A81A29" w:rsidR="005E67F3" w:rsidRPr="00BD0404" w:rsidRDefault="005E67F3" w:rsidP="008B30E8">
            <w:pPr>
              <w:keepLines/>
              <w:ind w:left="1135" w:hanging="851"/>
              <w:rPr>
                <w:rFonts w:eastAsiaTheme="minorEastAsia"/>
                <w:lang w:val="fr-FR" w:eastAsia="zh-CN"/>
              </w:rPr>
            </w:pPr>
            <w:r w:rsidRPr="00BD0404">
              <w:rPr>
                <w:rFonts w:eastAsia="等线"/>
                <w:lang w:eastAsia="zh-CN"/>
              </w:rPr>
              <w:t>NOTE 4:</w:t>
            </w:r>
            <w:r w:rsidRPr="00BD0404">
              <w:rPr>
                <w:rFonts w:eastAsia="等线"/>
                <w:lang w:eastAsia="zh-CN"/>
              </w:rPr>
              <w:tab/>
              <w:t>Handover procedures for path switch between Layer-2 UE-to-Network Relay indirect communication paths require coordination with RAN WGs.</w:t>
            </w:r>
          </w:p>
        </w:tc>
        <w:tc>
          <w:tcPr>
            <w:tcW w:w="4236" w:type="dxa"/>
          </w:tcPr>
          <w:p w14:paraId="747CDB9F" w14:textId="5489461E" w:rsidR="005E67F3" w:rsidRPr="00BD0404" w:rsidRDefault="005E1D66" w:rsidP="005B494B">
            <w:pPr>
              <w:pStyle w:val="B1"/>
              <w:rPr>
                <w:lang w:eastAsia="ko-KR"/>
              </w:rPr>
            </w:pPr>
            <w:r w:rsidRPr="00BD0404">
              <w:rPr>
                <w:rFonts w:hint="eastAsia"/>
                <w:lang w:eastAsia="ko-KR"/>
              </w:rPr>
              <w:t>-</w:t>
            </w:r>
            <w:r w:rsidRPr="00BD0404">
              <w:rPr>
                <w:lang w:eastAsia="ko-KR"/>
              </w:rPr>
              <w:tab/>
            </w:r>
            <w:r w:rsidRPr="00BD0404">
              <w:rPr>
                <w:rFonts w:hint="eastAsia"/>
                <w:lang w:eastAsia="ko-KR"/>
              </w:rPr>
              <w:t>support</w:t>
            </w:r>
            <w:r w:rsidR="00471C8D" w:rsidRPr="00BD0404">
              <w:rPr>
                <w:rFonts w:eastAsiaTheme="minorEastAsia" w:hint="eastAsia"/>
                <w:lang w:eastAsia="zh-CN"/>
              </w:rPr>
              <w:t xml:space="preserve"> remote UE</w:t>
            </w:r>
            <w:r w:rsidRPr="00BD0404">
              <w:rPr>
                <w:rFonts w:hint="eastAsia"/>
                <w:lang w:eastAsia="ko-KR"/>
              </w:rPr>
              <w:t xml:space="preserve"> </w:t>
            </w:r>
            <w:r w:rsidRPr="00BD0404">
              <w:rPr>
                <w:lang w:eastAsia="ko-KR"/>
              </w:rPr>
              <w:t>switching between two indirect Layer-</w:t>
            </w:r>
            <w:r w:rsidRPr="00BD0404">
              <w:rPr>
                <w:rFonts w:eastAsiaTheme="minorEastAsia" w:hint="eastAsia"/>
                <w:lang w:eastAsia="zh-CN"/>
              </w:rPr>
              <w:t>2</w:t>
            </w:r>
            <w:r w:rsidRPr="00BD0404">
              <w:rPr>
                <w:lang w:eastAsia="ko-KR"/>
              </w:rPr>
              <w:t xml:space="preserve"> UE-to-Network Relay paths</w:t>
            </w:r>
          </w:p>
        </w:tc>
        <w:tc>
          <w:tcPr>
            <w:tcW w:w="1382" w:type="dxa"/>
          </w:tcPr>
          <w:p w14:paraId="21F43516" w14:textId="77777777" w:rsidR="00D757F9" w:rsidRPr="00BD0404" w:rsidRDefault="00D757F9" w:rsidP="00D757F9">
            <w:pPr>
              <w:rPr>
                <w:rFonts w:eastAsiaTheme="minorEastAsia"/>
                <w:lang w:val="fr-FR" w:eastAsia="zh-CN"/>
              </w:rPr>
            </w:pPr>
            <w:r w:rsidRPr="00BD0404">
              <w:rPr>
                <w:rFonts w:eastAsiaTheme="minorEastAsia" w:hint="eastAsia"/>
                <w:lang w:val="fr-FR" w:eastAsia="zh-CN"/>
              </w:rPr>
              <w:t>24.554 / CT1</w:t>
            </w:r>
          </w:p>
          <w:p w14:paraId="75026476" w14:textId="30A53F1F" w:rsidR="005E67F3" w:rsidRPr="00BD0404" w:rsidRDefault="00D757F9" w:rsidP="00D757F9">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0C51C344" w14:textId="77777777" w:rsidTr="00544609">
        <w:tc>
          <w:tcPr>
            <w:tcW w:w="4236" w:type="dxa"/>
          </w:tcPr>
          <w:p w14:paraId="3E90C191" w14:textId="5ACC9550" w:rsidR="005E67F3" w:rsidRPr="00BD0404" w:rsidRDefault="005E67F3" w:rsidP="007C3D02">
            <w:pPr>
              <w:ind w:left="568" w:hanging="284"/>
              <w:rPr>
                <w:rFonts w:eastAsiaTheme="minorEastAsia"/>
                <w:lang w:val="fr-FR" w:eastAsia="zh-CN"/>
              </w:rPr>
            </w:pPr>
            <w:r w:rsidRPr="00BD0404">
              <w:rPr>
                <w:rFonts w:eastAsia="等线"/>
                <w:lang w:eastAsia="zh-CN"/>
              </w:rPr>
              <w:t>-</w:t>
            </w:r>
            <w:r w:rsidRPr="00BD0404">
              <w:rPr>
                <w:rFonts w:eastAsia="等线"/>
                <w:lang w:eastAsia="zh-CN"/>
              </w:rPr>
              <w:tab/>
              <w:t>For switching case between two indirect Layer-3 UE-to-Network Relay paths using N3IWF, solution#36 using MOBIKE is selected as basis for normative work.</w:t>
            </w:r>
          </w:p>
        </w:tc>
        <w:tc>
          <w:tcPr>
            <w:tcW w:w="4236" w:type="dxa"/>
          </w:tcPr>
          <w:p w14:paraId="525EB051" w14:textId="5DB5EC2A" w:rsidR="005E67F3" w:rsidRPr="00BD0404" w:rsidRDefault="005E1D66" w:rsidP="005B494B">
            <w:pPr>
              <w:pStyle w:val="B1"/>
              <w:rPr>
                <w:rFonts w:eastAsiaTheme="minorEastAsia"/>
                <w:lang w:val="fr-FR" w:eastAsia="zh-CN"/>
              </w:rPr>
            </w:pPr>
            <w:r w:rsidRPr="00BD0404">
              <w:rPr>
                <w:rFonts w:hint="eastAsia"/>
                <w:lang w:eastAsia="ko-KR"/>
              </w:rPr>
              <w:t>-</w:t>
            </w:r>
            <w:r w:rsidRPr="00BD0404">
              <w:rPr>
                <w:lang w:eastAsia="ko-KR"/>
              </w:rPr>
              <w:tab/>
              <w:t>support</w:t>
            </w:r>
            <w:r w:rsidR="00471C8D" w:rsidRPr="00BD0404">
              <w:rPr>
                <w:rFonts w:eastAsiaTheme="minorEastAsia" w:hint="eastAsia"/>
                <w:lang w:eastAsia="zh-CN"/>
              </w:rPr>
              <w:t xml:space="preserve"> remote UE</w:t>
            </w:r>
            <w:r w:rsidRPr="00BD0404">
              <w:rPr>
                <w:lang w:eastAsia="ko-KR"/>
              </w:rPr>
              <w:t xml:space="preserve"> </w:t>
            </w:r>
            <w:r w:rsidRPr="00BD0404">
              <w:rPr>
                <w:rFonts w:eastAsia="等线"/>
                <w:lang w:eastAsia="zh-CN"/>
              </w:rPr>
              <w:t>switching between two indirect Layer-3 UE-to-Network Relay paths</w:t>
            </w:r>
          </w:p>
        </w:tc>
        <w:tc>
          <w:tcPr>
            <w:tcW w:w="1382" w:type="dxa"/>
          </w:tcPr>
          <w:p w14:paraId="4E734F98" w14:textId="77777777" w:rsidR="00D757F9" w:rsidRPr="00BD0404" w:rsidRDefault="00D757F9" w:rsidP="00D757F9">
            <w:pPr>
              <w:rPr>
                <w:rFonts w:eastAsiaTheme="minorEastAsia"/>
                <w:lang w:val="fr-FR" w:eastAsia="zh-CN"/>
              </w:rPr>
            </w:pPr>
            <w:r w:rsidRPr="00BD0404">
              <w:rPr>
                <w:rFonts w:eastAsiaTheme="minorEastAsia" w:hint="eastAsia"/>
                <w:lang w:val="fr-FR" w:eastAsia="zh-CN"/>
              </w:rPr>
              <w:t>24.554 / CT1</w:t>
            </w:r>
          </w:p>
          <w:p w14:paraId="159EE8B2" w14:textId="38C15110" w:rsidR="005E67F3" w:rsidRPr="00BD0404" w:rsidRDefault="00D757F9" w:rsidP="00D757F9">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3B4D1E0F" w14:textId="77777777" w:rsidTr="00544609">
        <w:tc>
          <w:tcPr>
            <w:tcW w:w="4236" w:type="dxa"/>
          </w:tcPr>
          <w:p w14:paraId="15F65F62" w14:textId="6BAE6C22" w:rsidR="005E67F3" w:rsidRPr="00BD0404" w:rsidRDefault="005E67F3" w:rsidP="004B2A04">
            <w:pPr>
              <w:rPr>
                <w:rFonts w:eastAsia="等线"/>
                <w:lang w:eastAsia="zh-CN"/>
              </w:rPr>
            </w:pPr>
            <w:r w:rsidRPr="00BD0404">
              <w:rPr>
                <w:rFonts w:eastAsiaTheme="minorEastAsia"/>
                <w:b/>
                <w:lang w:val="fr-FR" w:eastAsia="zh-CN"/>
              </w:rPr>
              <w:t>K</w:t>
            </w:r>
            <w:r w:rsidRPr="00BD0404">
              <w:rPr>
                <w:rFonts w:eastAsiaTheme="minorEastAsia" w:hint="eastAsia"/>
                <w:b/>
                <w:lang w:val="fr-FR" w:eastAsia="zh-CN"/>
              </w:rPr>
              <w:t>I</w:t>
            </w:r>
            <w:r w:rsidRPr="00BD0404">
              <w:rPr>
                <w:rFonts w:eastAsiaTheme="minorEastAsia"/>
                <w:b/>
                <w:lang w:val="fr-FR" w:eastAsia="zh-CN"/>
              </w:rPr>
              <w:t xml:space="preserve"> #3</w:t>
            </w:r>
            <w:r w:rsidRPr="00BD0404">
              <w:rPr>
                <w:rFonts w:eastAsiaTheme="minorEastAsia" w:hint="eastAsia"/>
                <w:b/>
                <w:lang w:val="fr-FR" w:eastAsia="zh-CN"/>
              </w:rPr>
              <w:t xml:space="preserve"> / WT#3</w:t>
            </w:r>
            <w:r w:rsidRPr="00BD0404">
              <w:rPr>
                <w:rFonts w:eastAsiaTheme="minorEastAsia"/>
                <w:b/>
                <w:lang w:val="fr-FR" w:eastAsia="zh-CN"/>
              </w:rPr>
              <w:t>: Support direct communication path switching between PC5 and Uu (i.e. non-relay case)</w:t>
            </w:r>
          </w:p>
        </w:tc>
        <w:tc>
          <w:tcPr>
            <w:tcW w:w="4236" w:type="dxa"/>
          </w:tcPr>
          <w:p w14:paraId="27B5FF1B" w14:textId="3123F6D8" w:rsidR="005E67F3" w:rsidRPr="00BD0404" w:rsidRDefault="005E67F3" w:rsidP="00135304">
            <w:pPr>
              <w:pStyle w:val="B1"/>
              <w:rPr>
                <w:rFonts w:eastAsiaTheme="minorEastAsia"/>
                <w:lang w:eastAsia="zh-CN"/>
              </w:rPr>
            </w:pPr>
          </w:p>
        </w:tc>
        <w:tc>
          <w:tcPr>
            <w:tcW w:w="1382" w:type="dxa"/>
          </w:tcPr>
          <w:p w14:paraId="0C0873BF" w14:textId="4BC19CC0" w:rsidR="005E67F3" w:rsidRPr="00BD0404" w:rsidRDefault="005E67F3" w:rsidP="00F01D3A">
            <w:pPr>
              <w:rPr>
                <w:rFonts w:eastAsiaTheme="minorEastAsia"/>
                <w:lang w:val="fr-FR" w:eastAsia="zh-CN"/>
              </w:rPr>
            </w:pPr>
          </w:p>
        </w:tc>
      </w:tr>
      <w:tr w:rsidR="005E67F3" w:rsidRPr="00BD0404" w14:paraId="3F6EB62B" w14:textId="77777777" w:rsidTr="00544609">
        <w:tc>
          <w:tcPr>
            <w:tcW w:w="4236" w:type="dxa"/>
          </w:tcPr>
          <w:p w14:paraId="3ED773A6" w14:textId="77777777" w:rsidR="005E67F3" w:rsidRPr="00BD0404" w:rsidRDefault="005E67F3" w:rsidP="00D77A62">
            <w:pPr>
              <w:ind w:left="568" w:hanging="284"/>
              <w:rPr>
                <w:lang w:eastAsia="en-US"/>
              </w:rPr>
            </w:pPr>
            <w:r w:rsidRPr="00BD0404">
              <w:rPr>
                <w:lang w:eastAsia="en-US"/>
              </w:rPr>
              <w:t>-</w:t>
            </w:r>
            <w:r w:rsidRPr="00BD0404">
              <w:rPr>
                <w:lang w:eastAsia="en-US"/>
              </w:rPr>
              <w:tab/>
              <w:t>A Path switching policy is used that indicates which path(s) is permitted for all or specific ProSe services (i.e. PC5 permitted, or Uu permitted, or both PC5 and Uu permitted).</w:t>
            </w:r>
          </w:p>
          <w:p w14:paraId="6A7C6D10" w14:textId="77777777" w:rsidR="005E67F3" w:rsidRPr="00BD0404" w:rsidRDefault="005E67F3" w:rsidP="00D77A62">
            <w:pPr>
              <w:keepLines/>
              <w:ind w:left="1135" w:hanging="851"/>
              <w:rPr>
                <w:lang w:eastAsia="zh-CN"/>
              </w:rPr>
            </w:pPr>
            <w:r w:rsidRPr="00BD0404">
              <w:rPr>
                <w:lang w:eastAsia="zh-CN"/>
              </w:rPr>
              <w:t>NOTE 1:</w:t>
            </w:r>
            <w:r w:rsidRPr="00BD0404">
              <w:rPr>
                <w:lang w:eastAsia="zh-CN"/>
              </w:rPr>
              <w:tab/>
              <w:t>Whether the path switching policy can be combined into the path selection policy as defined in TS 23.304 [3] will be determined in normative phase.</w:t>
            </w:r>
          </w:p>
          <w:p w14:paraId="70B7D8E8" w14:textId="77777777" w:rsidR="005E67F3" w:rsidRPr="00BD0404" w:rsidRDefault="005E67F3" w:rsidP="00C92AF6">
            <w:pPr>
              <w:ind w:left="568" w:hanging="284"/>
              <w:rPr>
                <w:rFonts w:eastAsiaTheme="minorEastAsia"/>
                <w:lang w:eastAsia="zh-CN"/>
              </w:rPr>
            </w:pPr>
            <w:r w:rsidRPr="00BD0404">
              <w:rPr>
                <w:lang w:eastAsia="ko-KR"/>
              </w:rPr>
              <w:t>-</w:t>
            </w:r>
            <w:r w:rsidRPr="00BD0404">
              <w:rPr>
                <w:lang w:eastAsia="ko-KR"/>
              </w:rPr>
              <w:tab/>
              <w:t xml:space="preserve">The path switch policy can be (pre)configured in the UE or provided by </w:t>
            </w:r>
            <w:r w:rsidRPr="00BD0404">
              <w:rPr>
                <w:lang w:eastAsia="ko-KR"/>
              </w:rPr>
              <w:lastRenderedPageBreak/>
              <w:t>the PCF.</w:t>
            </w:r>
          </w:p>
          <w:p w14:paraId="7F17E95D" w14:textId="77777777" w:rsidR="005E67F3" w:rsidRPr="00BD0404" w:rsidRDefault="005E67F3" w:rsidP="003D42EB">
            <w:pPr>
              <w:ind w:left="568" w:hanging="284"/>
              <w:rPr>
                <w:rFonts w:eastAsiaTheme="minorEastAsia"/>
                <w:lang w:eastAsia="zh-CN"/>
              </w:rPr>
            </w:pPr>
            <w:r w:rsidRPr="00BD0404">
              <w:rPr>
                <w:lang w:eastAsia="ko-KR"/>
              </w:rPr>
              <w:t>-</w:t>
            </w:r>
            <w:r w:rsidRPr="00BD0404">
              <w:rPr>
                <w:lang w:eastAsia="ko-KR"/>
              </w:rPr>
              <w:tab/>
              <w:t>The granularity of path switch is per ProSe service.</w:t>
            </w:r>
          </w:p>
          <w:p w14:paraId="53608C5F" w14:textId="77777777" w:rsidR="006F6347" w:rsidRPr="00BD0404" w:rsidRDefault="006F6347" w:rsidP="006F6347">
            <w:pPr>
              <w:ind w:left="568" w:hanging="284"/>
              <w:rPr>
                <w:lang w:eastAsia="ko-KR"/>
              </w:rPr>
            </w:pPr>
            <w:r w:rsidRPr="00BD0404">
              <w:rPr>
                <w:lang w:eastAsia="ko-KR"/>
              </w:rPr>
              <w:t>-</w:t>
            </w:r>
            <w:r w:rsidRPr="00BD0404">
              <w:rPr>
                <w:lang w:eastAsia="ko-KR"/>
              </w:rPr>
              <w:tab/>
              <w:t>A make-before-break mechanism is used when 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3398286B" w14:textId="39F5EE75" w:rsidR="006F6347" w:rsidRPr="00BD0404" w:rsidRDefault="006F6347" w:rsidP="006F6347">
            <w:pPr>
              <w:ind w:left="568" w:hanging="284"/>
              <w:rPr>
                <w:rFonts w:eastAsiaTheme="minorEastAsia"/>
                <w:b/>
                <w:lang w:eastAsia="zh-CN"/>
              </w:rPr>
            </w:pPr>
            <w:r w:rsidRPr="00BD0404">
              <w:t>NOTE 2:</w:t>
            </w:r>
            <w:r w:rsidRPr="00BD0404">
              <w:tab/>
              <w:t xml:space="preserve">If UEs maintain a PC5 unicast link after path switching from a PC5 path to a Uu path, </w:t>
            </w:r>
            <w:r w:rsidRPr="00BD0404">
              <w:rPr>
                <w:lang w:eastAsia="ko-KR"/>
              </w:rPr>
              <w:t>the UEs can determine to s</w:t>
            </w:r>
            <w:r w:rsidRPr="00BD0404">
              <w:rPr>
                <w:lang w:eastAsia="zh-CN"/>
              </w:rPr>
              <w:t xml:space="preserve">witch back to the PC5 path from the Uu path based on e.g. the </w:t>
            </w:r>
            <w:r w:rsidRPr="00BD0404">
              <w:rPr>
                <w:rFonts w:eastAsia="宋体"/>
                <w:lang w:eastAsia="ko-KR"/>
              </w:rPr>
              <w:t xml:space="preserve">policy related to path switching, </w:t>
            </w:r>
            <w:r w:rsidRPr="00BD0404">
              <w:rPr>
                <w:lang w:eastAsia="ko-KR"/>
              </w:rPr>
              <w:t>the PC5 signal level of the maintained unicast link.</w:t>
            </w:r>
          </w:p>
        </w:tc>
        <w:tc>
          <w:tcPr>
            <w:tcW w:w="4236" w:type="dxa"/>
          </w:tcPr>
          <w:p w14:paraId="3C384563" w14:textId="633021D0" w:rsidR="00816CB9" w:rsidRPr="00BD0404" w:rsidRDefault="00816CB9" w:rsidP="005B494B">
            <w:pPr>
              <w:pStyle w:val="B1"/>
              <w:rPr>
                <w:rFonts w:eastAsiaTheme="minorEastAsia"/>
                <w:lang w:eastAsia="zh-CN"/>
              </w:rPr>
            </w:pPr>
            <w:r w:rsidRPr="00BD0404">
              <w:rPr>
                <w:lang w:eastAsia="ko-KR"/>
              </w:rPr>
              <w:lastRenderedPageBreak/>
              <w:t>-</w:t>
            </w:r>
            <w:r w:rsidRPr="00BD0404">
              <w:rPr>
                <w:lang w:eastAsia="ko-KR"/>
              </w:rPr>
              <w:tab/>
              <w:t xml:space="preserve">support </w:t>
            </w:r>
            <w:r w:rsidRPr="00BD0404">
              <w:rPr>
                <w:rFonts w:eastAsiaTheme="minorEastAsia" w:hint="eastAsia"/>
                <w:lang w:eastAsia="zh-CN"/>
              </w:rPr>
              <w:t xml:space="preserve">UE switching between </w:t>
            </w:r>
            <w:r w:rsidRPr="00BD0404">
              <w:rPr>
                <w:rFonts w:eastAsiaTheme="minorEastAsia"/>
                <w:lang w:eastAsia="zh-CN"/>
              </w:rPr>
              <w:t>5</w:t>
            </w:r>
            <w:r w:rsidRPr="00BD0404">
              <w:rPr>
                <w:rFonts w:eastAsiaTheme="minorEastAsia" w:hint="eastAsia"/>
                <w:lang w:eastAsia="zh-CN"/>
              </w:rPr>
              <w:t>G ProSe</w:t>
            </w:r>
            <w:r w:rsidRPr="00BD0404">
              <w:rPr>
                <w:rFonts w:eastAsiaTheme="minorEastAsia"/>
                <w:lang w:eastAsia="zh-CN"/>
              </w:rPr>
              <w:t xml:space="preserve"> direct communication</w:t>
            </w:r>
            <w:r w:rsidRPr="00BD0404">
              <w:rPr>
                <w:rFonts w:eastAsiaTheme="minorEastAsia" w:hint="eastAsia"/>
                <w:lang w:eastAsia="zh-CN"/>
              </w:rPr>
              <w:t xml:space="preserve"> path (non-relay)</w:t>
            </w:r>
            <w:r w:rsidRPr="00BD0404">
              <w:rPr>
                <w:rFonts w:eastAsiaTheme="minorEastAsia"/>
                <w:lang w:eastAsia="zh-CN"/>
              </w:rPr>
              <w:t xml:space="preserve"> and</w:t>
            </w:r>
            <w:r w:rsidRPr="00BD0404">
              <w:rPr>
                <w:rFonts w:eastAsiaTheme="minorEastAsia" w:hint="eastAsia"/>
                <w:lang w:eastAsia="zh-CN"/>
              </w:rPr>
              <w:t xml:space="preserve"> </w:t>
            </w:r>
            <w:r w:rsidR="000516E2" w:rsidRPr="00BD0404">
              <w:rPr>
                <w:rFonts w:eastAsiaTheme="minorEastAsia" w:hint="eastAsia"/>
                <w:lang w:eastAsia="zh-CN"/>
              </w:rPr>
              <w:t xml:space="preserve">direct </w:t>
            </w:r>
            <w:r w:rsidRPr="00BD0404">
              <w:rPr>
                <w:rFonts w:eastAsiaTheme="minorEastAsia" w:hint="eastAsia"/>
                <w:lang w:eastAsia="zh-CN"/>
              </w:rPr>
              <w:t xml:space="preserve">network communication path </w:t>
            </w:r>
          </w:p>
          <w:p w14:paraId="6F5355E1" w14:textId="40377ACD" w:rsidR="005E67F3" w:rsidRPr="00BD0404" w:rsidRDefault="005E67F3" w:rsidP="00107791">
            <w:pPr>
              <w:pStyle w:val="B1"/>
              <w:rPr>
                <w:rFonts w:eastAsiaTheme="minorEastAsia"/>
                <w:lang w:eastAsia="zh-CN"/>
              </w:rPr>
            </w:pPr>
            <w:r w:rsidRPr="00BD0404">
              <w:rPr>
                <w:lang w:eastAsia="ko-KR"/>
              </w:rPr>
              <w:t>-</w:t>
            </w:r>
            <w:r w:rsidR="00782D88" w:rsidRPr="00BD0404">
              <w:rPr>
                <w:lang w:eastAsia="zh-CN"/>
              </w:rPr>
              <w:tab/>
            </w:r>
            <w:r w:rsidR="00782D88" w:rsidRPr="00BD0404">
              <w:rPr>
                <w:rFonts w:eastAsiaTheme="minorEastAsia" w:hint="eastAsia"/>
                <w:lang w:eastAsia="zh-CN"/>
              </w:rPr>
              <w:t>p</w:t>
            </w:r>
            <w:r w:rsidRPr="00BD0404">
              <w:rPr>
                <w:lang w:eastAsia="ko-KR"/>
              </w:rPr>
              <w:t>ossible updates to</w:t>
            </w:r>
            <w:r w:rsidR="005A5673" w:rsidRPr="00BD0404">
              <w:rPr>
                <w:rFonts w:eastAsiaTheme="minorEastAsia" w:hint="eastAsia"/>
                <w:lang w:eastAsia="zh-CN"/>
              </w:rPr>
              <w:t xml:space="preserve"> </w:t>
            </w:r>
            <w:r w:rsidR="00367AE1" w:rsidRPr="00BD0404">
              <w:rPr>
                <w:rFonts w:eastAsiaTheme="minorEastAsia" w:hint="eastAsia"/>
                <w:lang w:eastAsia="zh-CN"/>
              </w:rPr>
              <w:t>support</w:t>
            </w:r>
            <w:r w:rsidR="00525DEC" w:rsidRPr="00BD0404">
              <w:rPr>
                <w:rFonts w:eastAsiaTheme="minorEastAsia" w:hint="eastAsia"/>
                <w:lang w:eastAsia="zh-CN"/>
              </w:rPr>
              <w:t xml:space="preserve"> p</w:t>
            </w:r>
            <w:r w:rsidR="00525DEC" w:rsidRPr="00BD0404">
              <w:rPr>
                <w:lang w:eastAsia="en-US"/>
              </w:rPr>
              <w:t>ath switching policy</w:t>
            </w:r>
            <w:r w:rsidR="00525DEC" w:rsidRPr="00BD0404">
              <w:rPr>
                <w:rFonts w:eastAsiaTheme="minorEastAsia" w:hint="eastAsia"/>
                <w:lang w:eastAsia="zh-CN"/>
              </w:rPr>
              <w:t xml:space="preserve"> configuration and provisioning</w:t>
            </w:r>
          </w:p>
        </w:tc>
        <w:tc>
          <w:tcPr>
            <w:tcW w:w="1382" w:type="dxa"/>
          </w:tcPr>
          <w:p w14:paraId="722BF969" w14:textId="77777777" w:rsidR="005E67F3" w:rsidRPr="00BD0404" w:rsidRDefault="005E67F3" w:rsidP="00B56AD0">
            <w:pPr>
              <w:rPr>
                <w:rFonts w:eastAsiaTheme="minorEastAsia"/>
                <w:lang w:val="fr-FR" w:eastAsia="zh-CN"/>
              </w:rPr>
            </w:pPr>
            <w:r w:rsidRPr="00BD0404">
              <w:rPr>
                <w:rFonts w:eastAsiaTheme="minorEastAsia" w:hint="eastAsia"/>
                <w:lang w:val="fr-FR" w:eastAsia="zh-CN"/>
              </w:rPr>
              <w:t>24.554, 24.555 / CT1;</w:t>
            </w:r>
          </w:p>
          <w:p w14:paraId="6B127DBD" w14:textId="2D805F0B" w:rsidR="005E67F3" w:rsidRPr="00BD0404" w:rsidRDefault="005E67F3" w:rsidP="00E26F5C">
            <w:pPr>
              <w:rPr>
                <w:rFonts w:eastAsiaTheme="minorEastAsia"/>
                <w:lang w:val="fr-FR" w:eastAsia="zh-CN"/>
              </w:rPr>
            </w:pPr>
            <w:r w:rsidRPr="00BD0404">
              <w:rPr>
                <w:rFonts w:eastAsiaTheme="minorEastAsia" w:hint="eastAsia"/>
                <w:lang w:val="fr-FR" w:eastAsia="zh-CN"/>
              </w:rPr>
              <w:t>29.513</w:t>
            </w:r>
            <w:r w:rsidR="000736A8" w:rsidRPr="00BD0404">
              <w:rPr>
                <w:rFonts w:eastAsiaTheme="minorEastAsia" w:hint="eastAsia"/>
                <w:lang w:val="fr-FR" w:eastAsia="zh-CN"/>
              </w:rPr>
              <w:t xml:space="preserve">, </w:t>
            </w:r>
            <w:r w:rsidR="00F50B1F" w:rsidRPr="00BD0404">
              <w:rPr>
                <w:rFonts w:eastAsiaTheme="minorEastAsia" w:hint="eastAsia"/>
                <w:lang w:val="fr-FR" w:eastAsia="zh-CN"/>
              </w:rPr>
              <w:t>29.525</w:t>
            </w:r>
            <w:r w:rsidRPr="00BD0404">
              <w:rPr>
                <w:rFonts w:eastAsiaTheme="minorEastAsia" w:hint="eastAsia"/>
                <w:lang w:val="fr-FR" w:eastAsia="zh-CN"/>
              </w:rPr>
              <w:t xml:space="preserve"> / CT3</w:t>
            </w:r>
          </w:p>
        </w:tc>
      </w:tr>
      <w:tr w:rsidR="005E67F3" w:rsidRPr="00BD0404" w14:paraId="6A576CC9" w14:textId="77777777" w:rsidTr="00544609">
        <w:tc>
          <w:tcPr>
            <w:tcW w:w="4236" w:type="dxa"/>
          </w:tcPr>
          <w:p w14:paraId="7B03F6CE" w14:textId="58AF7D6E" w:rsidR="007A0A9B" w:rsidRPr="00BD0404" w:rsidRDefault="007A0A9B" w:rsidP="007A0A9B">
            <w:pPr>
              <w:pStyle w:val="B1"/>
              <w:rPr>
                <w:lang w:eastAsia="ko-KR"/>
              </w:rPr>
            </w:pPr>
            <w:r w:rsidRPr="00BD0404">
              <w:rPr>
                <w:lang w:eastAsia="ko-KR"/>
              </w:rPr>
              <w:lastRenderedPageBreak/>
              <w:t>-</w:t>
            </w:r>
            <w:r w:rsidRPr="00BD0404">
              <w:rPr>
                <w:lang w:eastAsia="ko-KR"/>
              </w:rPr>
              <w:tab/>
              <w:t>UEs negotiate</w:t>
            </w:r>
            <w:r w:rsidRPr="00BD0404">
              <w:rPr>
                <w:rFonts w:eastAsiaTheme="minorEastAsia"/>
                <w:lang w:eastAsia="zh-CN"/>
              </w:rPr>
              <w:t xml:space="preserve"> over the existing PC5 connection</w:t>
            </w:r>
            <w:r w:rsidRPr="00BD0404">
              <w:rPr>
                <w:lang w:eastAsia="ko-KR"/>
              </w:rPr>
              <w:t xml:space="preserve"> to determine</w:t>
            </w:r>
            <w:r w:rsidRPr="00BD0404">
              <w:rPr>
                <w:rFonts w:eastAsiaTheme="minorEastAsia"/>
                <w:lang w:eastAsia="zh-CN"/>
              </w:rPr>
              <w:t xml:space="preserve"> whether and</w:t>
            </w:r>
            <w:r w:rsidRPr="00BD0404">
              <w:rPr>
                <w:lang w:eastAsia="ko-KR"/>
              </w:rPr>
              <w:t xml:space="preserve"> which ProSe services</w:t>
            </w:r>
            <w:r w:rsidRPr="00BD0404">
              <w:rPr>
                <w:rFonts w:eastAsiaTheme="minorEastAsia"/>
                <w:lang w:eastAsia="zh-CN"/>
              </w:rPr>
              <w:t xml:space="preserve"> are</w:t>
            </w:r>
            <w:r w:rsidRPr="00BD0404">
              <w:rPr>
                <w:lang w:eastAsia="ko-KR"/>
              </w:rPr>
              <w:t xml:space="preserve"> to be switched</w:t>
            </w:r>
            <w:r w:rsidRPr="00BD0404">
              <w:rPr>
                <w:rFonts w:eastAsiaTheme="minorEastAsia"/>
                <w:lang w:eastAsia="zh-CN"/>
              </w:rPr>
              <w:t xml:space="preserve"> taking into account e.g. their path switching policy, availability of Uu path etc., by the Source UE requesting switch for specific services and the Target UE confirming which services can be switched or not</w:t>
            </w:r>
            <w:r w:rsidRPr="00BD0404">
              <w:rPr>
                <w:lang w:eastAsia="ko-KR"/>
              </w:rPr>
              <w:t>.</w:t>
            </w:r>
          </w:p>
          <w:p w14:paraId="622040DC" w14:textId="77777777" w:rsidR="007A0A9B" w:rsidRPr="00BD0404" w:rsidRDefault="007A0A9B" w:rsidP="007A0A9B">
            <w:pPr>
              <w:pStyle w:val="B1"/>
              <w:rPr>
                <w:lang w:eastAsia="ko-KR"/>
              </w:rPr>
            </w:pPr>
            <w:r w:rsidRPr="00BD0404">
              <w:rPr>
                <w:lang w:eastAsia="ko-KR"/>
              </w:rPr>
              <w:t>-</w:t>
            </w:r>
            <w:r w:rsidRPr="00BD0404">
              <w:rPr>
                <w:lang w:eastAsia="ko-KR"/>
              </w:rPr>
              <w:tab/>
              <w:t>For the path switching from the a PC5 path to a Uu path, one of the UEs may notify the peer UE of being not able to perform the path switching (e.g. under congestion control or mobility restriction) or having no willing to perform the path switching to avoid the peer UE performing the path switching.</w:t>
            </w:r>
          </w:p>
          <w:p w14:paraId="0A6513B6" w14:textId="77777777" w:rsidR="007A0A9B" w:rsidRPr="00BD0404" w:rsidRDefault="007A0A9B" w:rsidP="007A0A9B">
            <w:pPr>
              <w:pStyle w:val="B1"/>
              <w:rPr>
                <w:lang w:eastAsia="ko-KR"/>
              </w:rPr>
            </w:pPr>
            <w:r w:rsidRPr="00BD0404">
              <w:rPr>
                <w:lang w:eastAsia="ko-KR"/>
              </w:rPr>
              <w:t>-</w:t>
            </w:r>
            <w:r w:rsidRPr="00BD0404">
              <w:rPr>
                <w:lang w:eastAsia="ko-KR"/>
              </w:rPr>
              <w:tab/>
              <w:t xml:space="preserve">For the path switching from a Uu path to a PC5 path, in order to discover each other during PC5 discovery or during </w:t>
            </w:r>
            <w:r w:rsidRPr="00BD0404">
              <w:t>Layer-2 link establishment procedure</w:t>
            </w:r>
            <w:r w:rsidRPr="00BD0404">
              <w:rPr>
                <w:lang w:eastAsia="ko-KR"/>
              </w:rPr>
              <w:t>, user info may be provided by the application layer before switching to PC5 path.</w:t>
            </w:r>
          </w:p>
          <w:p w14:paraId="4F6C7909" w14:textId="77777777" w:rsidR="006F6347" w:rsidRPr="00BD0404" w:rsidRDefault="006F6347" w:rsidP="00C00893">
            <w:pPr>
              <w:ind w:left="568" w:hanging="284"/>
              <w:rPr>
                <w:rFonts w:eastAsiaTheme="minorEastAsia"/>
                <w:lang w:eastAsia="zh-CN"/>
              </w:rPr>
            </w:pPr>
            <w:r w:rsidRPr="00BD0404">
              <w:rPr>
                <w:lang w:eastAsia="ko-KR"/>
              </w:rPr>
              <w:t>-</w:t>
            </w:r>
            <w:r w:rsidRPr="00BD0404">
              <w:rPr>
                <w:lang w:eastAsia="ko-KR"/>
              </w:rPr>
              <w:tab/>
              <w:t>For the path switching from the PC5 path to Uu path, the Uu QoS each UE will request from their network using the existing 5GS mechanism is based on PC5 QoS and negotiated via the existing PC5 connection between two UEs.</w:t>
            </w:r>
          </w:p>
          <w:p w14:paraId="5F276B7C" w14:textId="0F6C3CF1" w:rsidR="006F6347" w:rsidRPr="00BD0404" w:rsidRDefault="006F6347" w:rsidP="00C00893">
            <w:pPr>
              <w:ind w:left="568" w:hanging="284"/>
              <w:rPr>
                <w:rFonts w:eastAsiaTheme="minorEastAsia"/>
                <w:lang w:eastAsia="zh-CN"/>
              </w:rPr>
            </w:pPr>
            <w:r w:rsidRPr="00BD0404">
              <w:rPr>
                <w:lang w:eastAsia="ko-KR"/>
              </w:rPr>
              <w:t>-</w:t>
            </w:r>
            <w:r w:rsidRPr="00BD0404">
              <w:rPr>
                <w:lang w:eastAsia="ko-KR"/>
              </w:rPr>
              <w:tab/>
              <w:t>For the path switching from the PC5 path to Uu path, optionally the IP addresses used for Uu path can be shared between the UEs as assist them to establish communication directly with each other via the Uu path.</w:t>
            </w:r>
          </w:p>
        </w:tc>
        <w:tc>
          <w:tcPr>
            <w:tcW w:w="4236" w:type="dxa"/>
          </w:tcPr>
          <w:p w14:paraId="0653614C" w14:textId="27AC34C5" w:rsidR="005E67F3" w:rsidRPr="00BD0404" w:rsidRDefault="0013545F" w:rsidP="008F402B">
            <w:pPr>
              <w:pStyle w:val="B1"/>
              <w:rPr>
                <w:rFonts w:eastAsiaTheme="minorEastAsia"/>
                <w:lang w:eastAsia="zh-CN"/>
              </w:rPr>
            </w:pPr>
            <w:r w:rsidRPr="00BD0404">
              <w:rPr>
                <w:lang w:eastAsia="ko-KR"/>
              </w:rPr>
              <w:t>-</w:t>
            </w:r>
            <w:r w:rsidRPr="00BD0404">
              <w:rPr>
                <w:lang w:eastAsia="ko-KR"/>
              </w:rPr>
              <w:tab/>
            </w:r>
            <w:r w:rsidRPr="00BD0404">
              <w:rPr>
                <w:lang w:eastAsia="zh-CN"/>
              </w:rPr>
              <w:t>po</w:t>
            </w:r>
            <w:r w:rsidRPr="00BD0404">
              <w:rPr>
                <w:rFonts w:eastAsiaTheme="minorEastAsia" w:hint="eastAsia"/>
                <w:lang w:eastAsia="zh-CN"/>
              </w:rPr>
              <w:t xml:space="preserve">ssible negotiation between </w:t>
            </w:r>
            <w:r w:rsidR="006216BB" w:rsidRPr="00BD0404">
              <w:rPr>
                <w:rFonts w:eastAsiaTheme="minorEastAsia" w:hint="eastAsia"/>
                <w:lang w:eastAsia="zh-CN"/>
              </w:rPr>
              <w:t xml:space="preserve">the peer </w:t>
            </w:r>
            <w:r w:rsidRPr="00BD0404">
              <w:rPr>
                <w:rFonts w:eastAsiaTheme="minorEastAsia" w:hint="eastAsia"/>
                <w:lang w:eastAsia="zh-CN"/>
              </w:rPr>
              <w:t xml:space="preserve">UEs for </w:t>
            </w:r>
            <w:r w:rsidRPr="00BD0404">
              <w:rPr>
                <w:rFonts w:eastAsiaTheme="minorEastAsia"/>
                <w:lang w:eastAsia="zh-CN"/>
              </w:rPr>
              <w:t>path switching between 5</w:t>
            </w:r>
            <w:r w:rsidRPr="00BD0404">
              <w:rPr>
                <w:rFonts w:eastAsiaTheme="minorEastAsia" w:hint="eastAsia"/>
                <w:lang w:eastAsia="zh-CN"/>
              </w:rPr>
              <w:t>G ProSe</w:t>
            </w:r>
            <w:r w:rsidRPr="00BD0404">
              <w:rPr>
                <w:rFonts w:eastAsiaTheme="minorEastAsia"/>
                <w:lang w:eastAsia="zh-CN"/>
              </w:rPr>
              <w:t xml:space="preserve"> direct communication</w:t>
            </w:r>
            <w:r w:rsidRPr="00BD0404">
              <w:rPr>
                <w:rFonts w:eastAsiaTheme="minorEastAsia" w:hint="eastAsia"/>
                <w:lang w:eastAsia="zh-CN"/>
              </w:rPr>
              <w:t xml:space="preserve"> (non-relay)</w:t>
            </w:r>
            <w:r w:rsidRPr="00BD0404">
              <w:rPr>
                <w:rFonts w:eastAsiaTheme="minorEastAsia"/>
                <w:lang w:eastAsia="zh-CN"/>
              </w:rPr>
              <w:t xml:space="preserve"> and</w:t>
            </w:r>
            <w:r w:rsidR="006216BB" w:rsidRPr="00BD0404">
              <w:rPr>
                <w:rFonts w:eastAsiaTheme="minorEastAsia" w:hint="eastAsia"/>
                <w:lang w:eastAsia="zh-CN"/>
              </w:rPr>
              <w:t xml:space="preserve"> </w:t>
            </w:r>
            <w:r w:rsidR="008F402B" w:rsidRPr="00BD0404">
              <w:rPr>
                <w:rFonts w:eastAsiaTheme="minorEastAsia" w:hint="eastAsia"/>
                <w:lang w:eastAsia="zh-CN"/>
              </w:rPr>
              <w:t xml:space="preserve">direct </w:t>
            </w:r>
            <w:r w:rsidR="006216BB" w:rsidRPr="00BD0404">
              <w:rPr>
                <w:rFonts w:eastAsiaTheme="minorEastAsia" w:hint="eastAsia"/>
                <w:lang w:eastAsia="zh-CN"/>
              </w:rPr>
              <w:t>network communication</w:t>
            </w:r>
          </w:p>
        </w:tc>
        <w:tc>
          <w:tcPr>
            <w:tcW w:w="1382" w:type="dxa"/>
          </w:tcPr>
          <w:p w14:paraId="47C84DA4" w14:textId="77777777" w:rsidR="005E67F3" w:rsidRPr="00BD0404" w:rsidRDefault="005E67F3" w:rsidP="002210A7">
            <w:pPr>
              <w:rPr>
                <w:rFonts w:eastAsiaTheme="minorEastAsia"/>
                <w:lang w:val="fr-FR" w:eastAsia="zh-CN"/>
              </w:rPr>
            </w:pPr>
          </w:p>
        </w:tc>
      </w:tr>
      <w:tr w:rsidR="005E67F3" w:rsidRPr="00BD0404" w14:paraId="12FAA329" w14:textId="77777777" w:rsidTr="00544609">
        <w:tc>
          <w:tcPr>
            <w:tcW w:w="4236" w:type="dxa"/>
          </w:tcPr>
          <w:p w14:paraId="60BEDDB5" w14:textId="7620A634" w:rsidR="005E67F3" w:rsidRPr="00BD0404" w:rsidRDefault="005E67F3" w:rsidP="007D78AA">
            <w:pPr>
              <w:rPr>
                <w:lang w:eastAsia="ko-KR"/>
              </w:rPr>
            </w:pPr>
            <w:r w:rsidRPr="00BD0404">
              <w:rPr>
                <w:rFonts w:eastAsiaTheme="minorEastAsia"/>
                <w:b/>
                <w:lang w:val="fr-FR" w:eastAsia="zh-CN"/>
              </w:rPr>
              <w:t>K</w:t>
            </w:r>
            <w:r w:rsidRPr="00BD0404">
              <w:rPr>
                <w:rFonts w:eastAsiaTheme="minorEastAsia" w:hint="eastAsia"/>
                <w:b/>
                <w:lang w:val="fr-FR" w:eastAsia="zh-CN"/>
              </w:rPr>
              <w:t>I</w:t>
            </w:r>
            <w:r w:rsidRPr="00BD0404">
              <w:rPr>
                <w:rFonts w:eastAsiaTheme="minorEastAsia"/>
                <w:b/>
                <w:lang w:val="fr-FR" w:eastAsia="zh-CN"/>
              </w:rPr>
              <w:t>#4</w:t>
            </w:r>
            <w:r w:rsidRPr="00BD0404">
              <w:rPr>
                <w:rFonts w:eastAsiaTheme="minorEastAsia" w:hint="eastAsia"/>
                <w:b/>
                <w:lang w:val="fr-FR" w:eastAsia="zh-CN"/>
              </w:rPr>
              <w:t xml:space="preserve"> / WT#2.2</w:t>
            </w:r>
            <w:r w:rsidRPr="00BD0404">
              <w:rPr>
                <w:rFonts w:eastAsiaTheme="minorEastAsia"/>
                <w:b/>
                <w:lang w:val="fr-FR" w:eastAsia="zh-CN"/>
              </w:rPr>
              <w:t xml:space="preserve">: Support of path switching between direct network communication path and indirect network communication path for Layer-2 UE-to-Network Relay with session </w:t>
            </w:r>
            <w:r w:rsidRPr="00BD0404">
              <w:rPr>
                <w:rFonts w:eastAsiaTheme="minorEastAsia"/>
                <w:b/>
                <w:lang w:val="fr-FR" w:eastAsia="zh-CN"/>
              </w:rPr>
              <w:lastRenderedPageBreak/>
              <w:t>continuity</w:t>
            </w:r>
          </w:p>
        </w:tc>
        <w:tc>
          <w:tcPr>
            <w:tcW w:w="4236" w:type="dxa"/>
          </w:tcPr>
          <w:p w14:paraId="154C44B2" w14:textId="705F5222" w:rsidR="005E67F3" w:rsidRPr="00BD0404" w:rsidRDefault="005E67F3" w:rsidP="00F01D3A">
            <w:pPr>
              <w:pStyle w:val="B1"/>
              <w:rPr>
                <w:rFonts w:eastAsiaTheme="minorEastAsia"/>
                <w:lang w:eastAsia="zh-CN"/>
              </w:rPr>
            </w:pPr>
          </w:p>
        </w:tc>
        <w:tc>
          <w:tcPr>
            <w:tcW w:w="1382" w:type="dxa"/>
          </w:tcPr>
          <w:p w14:paraId="29F40F45" w14:textId="4CFD5CF4" w:rsidR="005E67F3" w:rsidRPr="00BD0404" w:rsidRDefault="005E67F3" w:rsidP="00CC0E70">
            <w:pPr>
              <w:rPr>
                <w:rFonts w:eastAsiaTheme="minorEastAsia"/>
                <w:lang w:val="fr-FR" w:eastAsia="zh-CN"/>
              </w:rPr>
            </w:pPr>
          </w:p>
        </w:tc>
      </w:tr>
      <w:tr w:rsidR="005E67F3" w:rsidRPr="00BD0404" w14:paraId="53C31914" w14:textId="77777777" w:rsidTr="00544609">
        <w:tc>
          <w:tcPr>
            <w:tcW w:w="4236" w:type="dxa"/>
          </w:tcPr>
          <w:p w14:paraId="7A362B3A" w14:textId="77777777" w:rsidR="005E67F3" w:rsidRPr="00BD0404" w:rsidRDefault="005E67F3" w:rsidP="007D78AA">
            <w:pPr>
              <w:ind w:left="568" w:hanging="284"/>
              <w:rPr>
                <w:lang w:eastAsia="zh-CN"/>
              </w:rPr>
            </w:pPr>
            <w:r w:rsidRPr="00BD0404">
              <w:rPr>
                <w:lang w:eastAsia="zh-CN"/>
              </w:rPr>
              <w:lastRenderedPageBreak/>
              <w:t>-</w:t>
            </w:r>
            <w:r w:rsidRPr="00BD0404">
              <w:rPr>
                <w:lang w:eastAsia="zh-CN"/>
              </w:rPr>
              <w:tab/>
            </w:r>
            <w:r w:rsidRPr="00BD0404">
              <w:rPr>
                <w:lang w:val="en-US"/>
              </w:rPr>
              <w:t>Xn based</w:t>
            </w:r>
            <w:r w:rsidRPr="00BD0404">
              <w:rPr>
                <w:rFonts w:hint="eastAsia"/>
                <w:lang w:val="en-US" w:eastAsia="zh-CN"/>
              </w:rPr>
              <w:t xml:space="preserve"> (</w:t>
            </w:r>
            <w:r w:rsidRPr="00BD0404">
              <w:rPr>
                <w:rFonts w:hint="eastAsia"/>
                <w:noProof/>
                <w:lang w:eastAsia="zh-CN"/>
              </w:rPr>
              <w:t>as defined</w:t>
            </w:r>
            <w:r w:rsidRPr="00BD0404">
              <w:rPr>
                <w:noProof/>
                <w:lang w:eastAsia="zh-CN"/>
              </w:rPr>
              <w:t xml:space="preserve"> in clause 4.9.1.2 of TS 23.502 [8]</w:t>
            </w:r>
            <w:r w:rsidRPr="00BD0404">
              <w:rPr>
                <w:rFonts w:hint="eastAsia"/>
                <w:lang w:val="en-US" w:eastAsia="zh-CN"/>
              </w:rPr>
              <w:t>)</w:t>
            </w:r>
            <w:r w:rsidRPr="00BD0404">
              <w:rPr>
                <w:lang w:val="en-US"/>
              </w:rPr>
              <w:t xml:space="preserve"> and N2 based</w:t>
            </w:r>
            <w:r w:rsidRPr="00BD0404">
              <w:rPr>
                <w:rFonts w:hint="eastAsia"/>
                <w:lang w:val="en-US" w:eastAsia="zh-CN"/>
              </w:rPr>
              <w:t xml:space="preserve"> (</w:t>
            </w:r>
            <w:r w:rsidRPr="00BD0404">
              <w:rPr>
                <w:rFonts w:hint="eastAsia"/>
                <w:noProof/>
                <w:lang w:eastAsia="zh-CN"/>
              </w:rPr>
              <w:t>as defined</w:t>
            </w:r>
            <w:r w:rsidRPr="00BD0404">
              <w:rPr>
                <w:noProof/>
                <w:lang w:eastAsia="zh-CN"/>
              </w:rPr>
              <w:t xml:space="preserve"> in clause 4.9.1.3 of TS 23.502 [8]</w:t>
            </w:r>
            <w:r w:rsidRPr="00BD0404">
              <w:rPr>
                <w:rFonts w:hint="eastAsia"/>
                <w:lang w:val="en-US" w:eastAsia="zh-CN"/>
              </w:rPr>
              <w:t>)</w:t>
            </w:r>
            <w:r w:rsidRPr="00BD0404">
              <w:rPr>
                <w:lang w:val="en-US"/>
              </w:rPr>
              <w:t xml:space="preserve"> HO procedure </w:t>
            </w:r>
            <w:r w:rsidRPr="00BD0404">
              <w:rPr>
                <w:rFonts w:hint="eastAsia"/>
                <w:lang w:val="en-US" w:eastAsia="zh-CN"/>
              </w:rPr>
              <w:t xml:space="preserve">is </w:t>
            </w:r>
            <w:r w:rsidRPr="00BD0404">
              <w:rPr>
                <w:lang w:val="en-US"/>
              </w:rPr>
              <w:t>applied for inter-gNB indirect-to-direct and inter-gNB direct-to-indirect path switching</w:t>
            </w:r>
            <w:r w:rsidRPr="00BD0404">
              <w:rPr>
                <w:rFonts w:hint="eastAsia"/>
                <w:lang w:eastAsia="zh-CN"/>
              </w:rPr>
              <w:t xml:space="preserve"> for </w:t>
            </w:r>
            <w:r w:rsidRPr="00BD0404">
              <w:rPr>
                <w:noProof/>
              </w:rPr>
              <w:t>Layer-2 Remote UE in CM-CONNECTED state</w:t>
            </w:r>
            <w:r w:rsidRPr="00BD0404">
              <w:t>.</w:t>
            </w:r>
          </w:p>
          <w:p w14:paraId="7B4F9C28" w14:textId="77777777" w:rsidR="00170372" w:rsidRPr="00BD0404" w:rsidRDefault="00170372" w:rsidP="00170372">
            <w:pPr>
              <w:pStyle w:val="NO"/>
              <w:rPr>
                <w:lang w:eastAsia="zh-CN"/>
              </w:rPr>
            </w:pPr>
            <w:r w:rsidRPr="00BD0404">
              <w:t>NOTE:</w:t>
            </w:r>
            <w:r w:rsidRPr="00BD0404">
              <w:tab/>
            </w:r>
            <w:r w:rsidRPr="00BD0404">
              <w:rPr>
                <w:rFonts w:hint="eastAsia"/>
                <w:lang w:eastAsia="zh-CN"/>
              </w:rPr>
              <w:t>Path switching between direct path and indirect path for Layer-2 Relay (e.g. w</w:t>
            </w:r>
            <w:r w:rsidRPr="00BD0404">
              <w:rPr>
                <w:rFonts w:eastAsia="Malgun Gothic"/>
                <w:lang w:eastAsia="zh-CN"/>
              </w:rPr>
              <w:t>hether the source or target gNB selects a target Relay UE or direct Uu route</w:t>
            </w:r>
            <w:r w:rsidRPr="00BD0404">
              <w:rPr>
                <w:rFonts w:hint="eastAsia"/>
                <w:lang w:eastAsia="zh-CN"/>
              </w:rPr>
              <w:t>, and w</w:t>
            </w:r>
            <w:r w:rsidRPr="00BD0404">
              <w:rPr>
                <w:rFonts w:eastAsia="Malgun Gothic"/>
                <w:lang w:eastAsia="zh-CN"/>
              </w:rPr>
              <w:t>hether and what information to be taken into account by NG-RAN</w:t>
            </w:r>
            <w:r w:rsidRPr="00BD0404">
              <w:rPr>
                <w:rFonts w:hint="eastAsia"/>
                <w:lang w:eastAsia="zh-CN"/>
              </w:rPr>
              <w:t xml:space="preserve"> for path switching) </w:t>
            </w:r>
            <w:r w:rsidRPr="00BD0404">
              <w:t xml:space="preserve">will be defined by RAN WGs and alignment work </w:t>
            </w:r>
            <w:r w:rsidRPr="00BD0404">
              <w:rPr>
                <w:rFonts w:hint="eastAsia"/>
                <w:lang w:eastAsia="zh-CN"/>
              </w:rPr>
              <w:t xml:space="preserve">(if any) </w:t>
            </w:r>
            <w:r w:rsidRPr="00BD0404">
              <w:t>can be made by SA2 based on RAN WGs</w:t>
            </w:r>
            <w:r w:rsidRPr="00BD0404">
              <w:rPr>
                <w:rFonts w:hint="eastAsia"/>
                <w:lang w:eastAsia="zh-CN"/>
              </w:rPr>
              <w:t xml:space="preserve"> conclusions in </w:t>
            </w:r>
            <w:r w:rsidRPr="00BD0404">
              <w:rPr>
                <w:lang w:eastAsia="zh-CN"/>
              </w:rPr>
              <w:t>normative</w:t>
            </w:r>
            <w:r w:rsidRPr="00BD0404">
              <w:rPr>
                <w:rFonts w:hint="eastAsia"/>
                <w:lang w:eastAsia="zh-CN"/>
              </w:rPr>
              <w:t xml:space="preserve"> phase</w:t>
            </w:r>
            <w:r w:rsidRPr="00BD0404">
              <w:t>.</w:t>
            </w:r>
          </w:p>
          <w:p w14:paraId="4D87025E" w14:textId="21E57894" w:rsidR="005E67F3" w:rsidRPr="00BD0404" w:rsidRDefault="005E67F3" w:rsidP="007D78AA">
            <w:pPr>
              <w:keepLines/>
              <w:ind w:left="1560" w:hanging="1276"/>
              <w:rPr>
                <w:rFonts w:eastAsiaTheme="minorEastAsia"/>
                <w:b/>
                <w:lang w:eastAsia="zh-CN"/>
              </w:rPr>
            </w:pPr>
          </w:p>
        </w:tc>
        <w:tc>
          <w:tcPr>
            <w:tcW w:w="4236" w:type="dxa"/>
          </w:tcPr>
          <w:p w14:paraId="64BA50FB" w14:textId="77777777" w:rsidR="00F75E33" w:rsidRPr="00BD0404" w:rsidRDefault="00F75E33" w:rsidP="00F75E33">
            <w:pPr>
              <w:pStyle w:val="B2"/>
              <w:rPr>
                <w:lang w:eastAsia="ko-KR"/>
              </w:rPr>
            </w:pPr>
            <w:r w:rsidRPr="00BD0404">
              <w:t>-</w:t>
            </w:r>
            <w:r w:rsidRPr="00BD0404">
              <w:tab/>
            </w:r>
            <w:r w:rsidRPr="00BD0404">
              <w:rPr>
                <w:rFonts w:eastAsiaTheme="minorEastAsia" w:hint="eastAsia"/>
                <w:lang w:eastAsia="zh-CN"/>
              </w:rPr>
              <w:t xml:space="preserve">remote UE </w:t>
            </w:r>
            <w:r w:rsidRPr="00BD0404">
              <w:rPr>
                <w:rFonts w:hint="eastAsia"/>
                <w:lang w:eastAsia="zh-CN"/>
              </w:rPr>
              <w:t>switching between indirect network communication path</w:t>
            </w:r>
            <w:r w:rsidRPr="00BD0404">
              <w:rPr>
                <w:lang w:eastAsia="ko-KR"/>
              </w:rPr>
              <w:t xml:space="preserve"> for 5G ProSe </w:t>
            </w:r>
            <w:r w:rsidRPr="00BD0404">
              <w:rPr>
                <w:rFonts w:hint="eastAsia"/>
                <w:lang w:eastAsia="ko-KR"/>
              </w:rPr>
              <w:t>Layer-2 UE-to-Network Relay</w:t>
            </w:r>
            <w:r w:rsidRPr="00BD0404">
              <w:rPr>
                <w:rFonts w:eastAsiaTheme="minorEastAsia" w:hint="eastAsia"/>
                <w:lang w:eastAsia="zh-CN"/>
              </w:rPr>
              <w:t xml:space="preserve"> and </w:t>
            </w:r>
            <w:r w:rsidRPr="00BD0404">
              <w:rPr>
                <w:rFonts w:hint="eastAsia"/>
                <w:lang w:eastAsia="zh-CN"/>
              </w:rPr>
              <w:t>direct network communication path</w:t>
            </w:r>
            <w:r w:rsidRPr="00BD0404">
              <w:rPr>
                <w:rFonts w:eastAsia="宋体" w:hint="eastAsia"/>
                <w:lang w:eastAsia="zh-CN"/>
              </w:rPr>
              <w:t xml:space="preserve">, including inter-gNB </w:t>
            </w:r>
            <w:r w:rsidRPr="00BD0404">
              <w:rPr>
                <w:lang w:eastAsia="ko-KR"/>
              </w:rPr>
              <w:t>indirect-to-direct</w:t>
            </w:r>
            <w:r w:rsidRPr="00BD0404">
              <w:rPr>
                <w:rFonts w:hint="eastAsia"/>
                <w:lang w:eastAsia="zh-CN"/>
              </w:rPr>
              <w:t xml:space="preserve"> and inter-gNB </w:t>
            </w:r>
            <w:r w:rsidRPr="00BD0404">
              <w:rPr>
                <w:lang w:eastAsia="ko-KR"/>
              </w:rPr>
              <w:t>direct-to-indirect</w:t>
            </w:r>
            <w:r w:rsidRPr="00BD0404">
              <w:rPr>
                <w:rFonts w:hint="eastAsia"/>
                <w:lang w:eastAsia="zh-CN"/>
              </w:rPr>
              <w:t xml:space="preserve"> </w:t>
            </w:r>
            <w:r w:rsidRPr="00BD0404">
              <w:rPr>
                <w:lang w:eastAsia="ko-KR"/>
              </w:rPr>
              <w:t>path switching</w:t>
            </w:r>
            <w:r w:rsidRPr="00BD0404">
              <w:rPr>
                <w:rFonts w:eastAsiaTheme="minorEastAsia" w:hint="eastAsia"/>
                <w:lang w:eastAsia="zh-CN"/>
              </w:rPr>
              <w:t xml:space="preserve"> using X2 based and N2 based handover procedures</w:t>
            </w:r>
            <w:r w:rsidRPr="00BD0404">
              <w:rPr>
                <w:lang w:eastAsia="ko-KR"/>
              </w:rPr>
              <w:t>;</w:t>
            </w:r>
          </w:p>
          <w:p w14:paraId="4F72C197" w14:textId="77777777" w:rsidR="005E67F3" w:rsidRPr="00BD0404" w:rsidRDefault="005E67F3" w:rsidP="002210A7">
            <w:pPr>
              <w:rPr>
                <w:rFonts w:eastAsiaTheme="minorEastAsia"/>
                <w:lang w:eastAsia="zh-CN"/>
              </w:rPr>
            </w:pPr>
          </w:p>
        </w:tc>
        <w:tc>
          <w:tcPr>
            <w:tcW w:w="1382" w:type="dxa"/>
          </w:tcPr>
          <w:p w14:paraId="5E876C3A" w14:textId="77777777" w:rsidR="005E67F3" w:rsidRPr="00BD0404" w:rsidRDefault="00F75E33" w:rsidP="002210A7">
            <w:pPr>
              <w:rPr>
                <w:rFonts w:eastAsiaTheme="minorEastAsia"/>
                <w:lang w:val="fr-FR" w:eastAsia="zh-CN"/>
              </w:rPr>
            </w:pPr>
            <w:r w:rsidRPr="00BD0404">
              <w:rPr>
                <w:rFonts w:eastAsiaTheme="minorEastAsia" w:hint="eastAsia"/>
                <w:lang w:val="fr-FR" w:eastAsia="zh-CN"/>
              </w:rPr>
              <w:t>24.554 CT1</w:t>
            </w:r>
          </w:p>
          <w:p w14:paraId="007997D9" w14:textId="7499F8E1" w:rsidR="00F75E33" w:rsidRPr="00BD0404" w:rsidRDefault="00F75E33" w:rsidP="002210A7">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aspects</w:t>
            </w:r>
          </w:p>
        </w:tc>
      </w:tr>
      <w:tr w:rsidR="005E67F3" w:rsidRPr="00BD0404" w14:paraId="19DBFB06" w14:textId="77777777" w:rsidTr="00544609">
        <w:tc>
          <w:tcPr>
            <w:tcW w:w="4236" w:type="dxa"/>
          </w:tcPr>
          <w:p w14:paraId="5F34CBBF" w14:textId="553F29A7" w:rsidR="005E67F3" w:rsidRPr="00BD0404" w:rsidRDefault="005E67F3" w:rsidP="005A03DA">
            <w:pPr>
              <w:rPr>
                <w:rFonts w:eastAsiaTheme="minorEastAsia"/>
                <w:b/>
                <w:lang w:val="fr-FR" w:eastAsia="zh-CN"/>
              </w:rPr>
            </w:pPr>
            <w:r w:rsidRPr="00BD0404">
              <w:rPr>
                <w:rFonts w:eastAsiaTheme="minorEastAsia"/>
                <w:b/>
                <w:lang w:val="fr-FR" w:eastAsia="zh-CN"/>
              </w:rPr>
              <w:t>K</w:t>
            </w:r>
            <w:r w:rsidRPr="00BD0404">
              <w:rPr>
                <w:rFonts w:eastAsiaTheme="minorEastAsia" w:hint="eastAsia"/>
                <w:b/>
                <w:lang w:val="fr-FR" w:eastAsia="zh-CN"/>
              </w:rPr>
              <w:t>I</w:t>
            </w:r>
            <w:r w:rsidRPr="00BD0404">
              <w:rPr>
                <w:rFonts w:eastAsiaTheme="minorEastAsia"/>
                <w:b/>
                <w:lang w:val="fr-FR" w:eastAsia="zh-CN"/>
              </w:rPr>
              <w:t>#5</w:t>
            </w:r>
            <w:r w:rsidRPr="00BD0404">
              <w:rPr>
                <w:rFonts w:eastAsiaTheme="minorEastAsia" w:hint="eastAsia"/>
                <w:b/>
                <w:lang w:val="fr-FR" w:eastAsia="zh-CN"/>
              </w:rPr>
              <w:t xml:space="preserve"> / WT#2.3</w:t>
            </w:r>
            <w:r w:rsidRPr="00BD0404">
              <w:rPr>
                <w:rFonts w:eastAsiaTheme="minorEastAsia"/>
                <w:b/>
                <w:lang w:val="fr-FR" w:eastAsia="zh-CN"/>
              </w:rPr>
              <w:t>: Support of multi-path transmission for UE-to-Network Relay</w:t>
            </w:r>
          </w:p>
        </w:tc>
        <w:tc>
          <w:tcPr>
            <w:tcW w:w="4236" w:type="dxa"/>
          </w:tcPr>
          <w:p w14:paraId="077951DB" w14:textId="20C993D4" w:rsidR="005E67F3" w:rsidRPr="00BD0404" w:rsidRDefault="005E67F3" w:rsidP="0086628F">
            <w:pPr>
              <w:pStyle w:val="B1"/>
              <w:rPr>
                <w:rFonts w:eastAsiaTheme="minorEastAsia"/>
                <w:lang w:val="fr-FR" w:eastAsia="zh-CN"/>
              </w:rPr>
            </w:pPr>
          </w:p>
        </w:tc>
        <w:tc>
          <w:tcPr>
            <w:tcW w:w="1382" w:type="dxa"/>
          </w:tcPr>
          <w:p w14:paraId="5445EE83" w14:textId="58F02090" w:rsidR="005E67F3" w:rsidRPr="00BD0404" w:rsidRDefault="005E67F3" w:rsidP="002210A7">
            <w:pPr>
              <w:rPr>
                <w:rFonts w:eastAsiaTheme="minorEastAsia"/>
                <w:lang w:val="fr-FR" w:eastAsia="zh-CN"/>
              </w:rPr>
            </w:pPr>
          </w:p>
        </w:tc>
      </w:tr>
      <w:tr w:rsidR="005E67F3" w:rsidRPr="00BD0404" w14:paraId="20F54B38" w14:textId="77777777" w:rsidTr="00544609">
        <w:tc>
          <w:tcPr>
            <w:tcW w:w="4236" w:type="dxa"/>
          </w:tcPr>
          <w:p w14:paraId="5172AC56" w14:textId="3FEE001A" w:rsidR="006E2C18" w:rsidRPr="00BD0404" w:rsidRDefault="006E2C18" w:rsidP="006E2C18">
            <w:pPr>
              <w:pStyle w:val="B1"/>
              <w:rPr>
                <w:lang w:eastAsia="zh-CN"/>
              </w:rPr>
            </w:pPr>
            <w:r w:rsidRPr="00BD0404">
              <w:rPr>
                <w:rFonts w:eastAsiaTheme="minorEastAsia" w:hint="eastAsia"/>
                <w:lang w:eastAsia="zh-CN"/>
              </w:rPr>
              <w:t>-</w:t>
            </w:r>
            <w:r w:rsidRPr="00BD0404">
              <w:rPr>
                <w:rFonts w:eastAsiaTheme="minorEastAsia" w:hint="eastAsia"/>
                <w:lang w:eastAsia="zh-CN"/>
              </w:rPr>
              <w:tab/>
            </w:r>
            <w:r w:rsidRPr="00BD0404">
              <w:rPr>
                <w:lang w:eastAsia="zh-CN"/>
              </w:rPr>
              <w:t>Policy authorization for multi-path transmission via direct Uu path and Layer 3 U2N Relay UE with and</w:t>
            </w:r>
            <w:r w:rsidRPr="00BD0404">
              <w:rPr>
                <w:rFonts w:hint="eastAsia"/>
                <w:lang w:eastAsia="zh-CN"/>
              </w:rPr>
              <w:t xml:space="preserve"> without N3IWF</w:t>
            </w:r>
            <w:r w:rsidRPr="00BD0404">
              <w:rPr>
                <w:lang w:eastAsia="zh-CN"/>
              </w:rPr>
              <w:t xml:space="preserve"> via URSP is needed.</w:t>
            </w:r>
          </w:p>
          <w:p w14:paraId="374A33FD" w14:textId="77777777" w:rsidR="006E2C18" w:rsidRPr="00BD0404" w:rsidRDefault="006E2C18" w:rsidP="006E2C18">
            <w:pPr>
              <w:pStyle w:val="B1"/>
              <w:rPr>
                <w:rFonts w:eastAsiaTheme="minorEastAsia"/>
                <w:lang w:eastAsia="zh-CN"/>
              </w:rPr>
            </w:pPr>
            <w:r w:rsidRPr="00BD0404">
              <w:rPr>
                <w:rFonts w:eastAsia="等线"/>
                <w:lang w:eastAsia="zh-CN"/>
              </w:rPr>
              <w:t>-</w:t>
            </w:r>
            <w:r w:rsidRPr="00BD0404">
              <w:rPr>
                <w:rFonts w:eastAsia="等线"/>
                <w:lang w:eastAsia="zh-CN"/>
              </w:rPr>
              <w:tab/>
              <w:t>To support multi-path transmission via direct Uu path and Layer 3 U2N Relay UE without N3IWF, the RSD is extended with additional components to indicate multipath transmission via Layer 3 U2N Relay UE without N3IWF and Uu.</w:t>
            </w:r>
          </w:p>
          <w:p w14:paraId="34B93519" w14:textId="24C09BBB" w:rsidR="006E2C18" w:rsidRPr="00BD0404" w:rsidRDefault="006E2C18" w:rsidP="006E2C18">
            <w:pPr>
              <w:pStyle w:val="NO"/>
              <w:rPr>
                <w:rFonts w:eastAsia="宋体"/>
                <w:lang w:eastAsia="zh-CN"/>
              </w:rPr>
            </w:pPr>
            <w:r w:rsidRPr="00BD0404">
              <w:rPr>
                <w:rFonts w:eastAsia="宋体"/>
                <w:lang w:eastAsia="zh-CN"/>
              </w:rPr>
              <w:t>NOTE</w:t>
            </w:r>
            <w:r w:rsidRPr="00BD0404">
              <w:rPr>
                <w:rFonts w:eastAsia="宋体" w:hint="eastAsia"/>
                <w:lang w:eastAsia="zh-CN"/>
              </w:rPr>
              <w:t xml:space="preserve"> 1:</w:t>
            </w:r>
            <w:r w:rsidRPr="00BD0404">
              <w:rPr>
                <w:rFonts w:eastAsia="宋体" w:hint="eastAsia"/>
                <w:lang w:eastAsia="zh-CN"/>
              </w:rPr>
              <w:tab/>
            </w:r>
            <w:r w:rsidRPr="00BD0404">
              <w:rPr>
                <w:lang w:eastAsia="zh-CN"/>
              </w:rPr>
              <w:t>For policy authorization for multi-path transmission via direct Uu path and Layer 3 U2N Relay UE with N3IWF, whether the current Access Type preference in URSP needs to be updated will be decided in normative phase.</w:t>
            </w:r>
            <w:r w:rsidRPr="00BD0404">
              <w:rPr>
                <w:rFonts w:eastAsia="宋体"/>
                <w:lang w:eastAsia="zh-CN"/>
              </w:rPr>
              <w:t>.</w:t>
            </w:r>
          </w:p>
          <w:p w14:paraId="6C726B03" w14:textId="4680ACD1" w:rsidR="005E67F3" w:rsidRPr="00BD0404" w:rsidRDefault="005E67F3" w:rsidP="006F2AFA">
            <w:pPr>
              <w:keepLines/>
              <w:ind w:left="1560" w:hanging="1276"/>
              <w:rPr>
                <w:rFonts w:eastAsiaTheme="minorEastAsia"/>
                <w:b/>
                <w:lang w:eastAsia="zh-CN"/>
              </w:rPr>
            </w:pPr>
          </w:p>
        </w:tc>
        <w:tc>
          <w:tcPr>
            <w:tcW w:w="4236" w:type="dxa"/>
          </w:tcPr>
          <w:p w14:paraId="38C883BE" w14:textId="43E7262C" w:rsidR="006767B6" w:rsidRPr="00BD0404" w:rsidRDefault="006767B6" w:rsidP="005B494B">
            <w:pPr>
              <w:pStyle w:val="B1"/>
              <w:rPr>
                <w:rFonts w:eastAsiaTheme="minorEastAsia"/>
                <w:lang w:eastAsia="zh-CN"/>
              </w:rPr>
            </w:pPr>
            <w:r w:rsidRPr="00BD0404">
              <w:rPr>
                <w:rFonts w:eastAsiaTheme="minorEastAsia" w:hint="eastAsia"/>
                <w:lang w:val="fr-FR" w:eastAsia="zh-CN"/>
              </w:rPr>
              <w:t>-</w:t>
            </w:r>
            <w:r w:rsidRPr="00BD0404">
              <w:rPr>
                <w:lang w:eastAsia="zh-CN"/>
              </w:rPr>
              <w:tab/>
            </w:r>
            <w:r w:rsidRPr="00BD0404">
              <w:rPr>
                <w:rFonts w:eastAsiaTheme="minorEastAsia" w:hint="eastAsia"/>
                <w:lang w:eastAsia="zh-CN"/>
              </w:rPr>
              <w:t>suppo</w:t>
            </w:r>
            <w:r w:rsidR="009D47EC" w:rsidRPr="00BD0404">
              <w:rPr>
                <w:rFonts w:eastAsiaTheme="minorEastAsia" w:hint="eastAsia"/>
                <w:lang w:eastAsia="zh-CN"/>
              </w:rPr>
              <w:t>r</w:t>
            </w:r>
            <w:r w:rsidRPr="00BD0404">
              <w:rPr>
                <w:rFonts w:eastAsiaTheme="minorEastAsia" w:hint="eastAsia"/>
                <w:lang w:eastAsia="zh-CN"/>
              </w:rPr>
              <w:t xml:space="preserve">t remote UE performing </w:t>
            </w:r>
            <w:r w:rsidRPr="00BD0404">
              <w:rPr>
                <w:lang w:eastAsia="ko-KR"/>
              </w:rPr>
              <w:t>multi-path transmission</w:t>
            </w:r>
            <w:r w:rsidRPr="00BD0404">
              <w:rPr>
                <w:rFonts w:eastAsia="宋体" w:hint="eastAsia"/>
                <w:lang w:eastAsia="zh-CN"/>
              </w:rPr>
              <w:t xml:space="preserve"> using only one</w:t>
            </w:r>
            <w:r w:rsidRPr="00BD0404">
              <w:rPr>
                <w:rFonts w:eastAsia="宋体"/>
                <w:lang w:eastAsia="ko-KR"/>
              </w:rPr>
              <w:t xml:space="preserve"> direct network communication path and </w:t>
            </w:r>
            <w:r w:rsidRPr="00BD0404">
              <w:rPr>
                <w:rFonts w:eastAsia="宋体" w:hint="eastAsia"/>
                <w:lang w:eastAsia="zh-CN"/>
              </w:rPr>
              <w:t xml:space="preserve">only one </w:t>
            </w:r>
            <w:r w:rsidRPr="00BD0404">
              <w:rPr>
                <w:rFonts w:eastAsia="宋体"/>
                <w:lang w:eastAsia="ko-KR"/>
              </w:rPr>
              <w:t xml:space="preserve">indirect </w:t>
            </w:r>
            <w:r w:rsidRPr="00BD0404">
              <w:rPr>
                <w:rFonts w:eastAsia="宋体" w:hint="eastAsia"/>
                <w:lang w:eastAsia="ko-KR"/>
              </w:rPr>
              <w:t xml:space="preserve">network </w:t>
            </w:r>
            <w:r w:rsidRPr="00BD0404">
              <w:rPr>
                <w:rFonts w:eastAsia="宋体"/>
                <w:lang w:eastAsia="ko-KR"/>
              </w:rPr>
              <w:t>communication path</w:t>
            </w:r>
            <w:r w:rsidRPr="00BD0404">
              <w:rPr>
                <w:rFonts w:eastAsia="等线"/>
                <w:lang w:eastAsia="zh-CN"/>
              </w:rPr>
              <w:t xml:space="preserve"> </w:t>
            </w:r>
            <w:r w:rsidRPr="00BD0404">
              <w:rPr>
                <w:rFonts w:eastAsia="等线" w:hint="eastAsia"/>
                <w:lang w:eastAsia="zh-CN"/>
              </w:rPr>
              <w:t xml:space="preserve">(i.e. 5G ProSe layer-3 or layer-2 </w:t>
            </w:r>
            <w:r w:rsidRPr="00BD0404">
              <w:rPr>
                <w:rFonts w:eastAsia="等线"/>
                <w:lang w:eastAsia="zh-CN"/>
              </w:rPr>
              <w:t xml:space="preserve">UE-to-Network </w:t>
            </w:r>
            <w:r w:rsidRPr="00BD0404">
              <w:rPr>
                <w:rFonts w:eastAsia="等线" w:hint="eastAsia"/>
                <w:lang w:eastAsia="zh-CN"/>
              </w:rPr>
              <w:t>r</w:t>
            </w:r>
            <w:r w:rsidRPr="00BD0404">
              <w:rPr>
                <w:rFonts w:eastAsia="等线"/>
                <w:lang w:eastAsia="zh-CN"/>
              </w:rPr>
              <w:t>elay</w:t>
            </w:r>
            <w:r w:rsidRPr="00BD0404">
              <w:rPr>
                <w:rFonts w:eastAsia="等线" w:hint="eastAsia"/>
                <w:lang w:eastAsia="zh-CN"/>
              </w:rPr>
              <w:t>)</w:t>
            </w:r>
            <w:r w:rsidRPr="00BD0404">
              <w:rPr>
                <w:lang w:eastAsia="ko-KR"/>
              </w:rPr>
              <w:t>;</w:t>
            </w:r>
          </w:p>
          <w:p w14:paraId="18A1FB00" w14:textId="2B1A2D3E" w:rsidR="00090FA7" w:rsidRPr="00BD0404" w:rsidRDefault="00090FA7" w:rsidP="005B494B">
            <w:pPr>
              <w:pStyle w:val="B1"/>
              <w:rPr>
                <w:rFonts w:eastAsiaTheme="minorEastAsia"/>
                <w:lang w:val="fr-FR" w:eastAsia="zh-CN"/>
              </w:rPr>
            </w:pPr>
            <w:r w:rsidRPr="00BD0404">
              <w:rPr>
                <w:rFonts w:eastAsiaTheme="minorEastAsia" w:hint="eastAsia"/>
                <w:lang w:val="fr-FR" w:eastAsia="zh-CN"/>
              </w:rPr>
              <w:t>-</w:t>
            </w:r>
            <w:r w:rsidRPr="00BD0404">
              <w:rPr>
                <w:lang w:eastAsia="zh-CN"/>
              </w:rPr>
              <w:tab/>
            </w:r>
            <w:r w:rsidR="0072790E" w:rsidRPr="00BD0404">
              <w:rPr>
                <w:rFonts w:eastAsiaTheme="minorEastAsia" w:hint="eastAsia"/>
                <w:lang w:eastAsia="zh-CN"/>
              </w:rPr>
              <w:t xml:space="preserve">support </w:t>
            </w:r>
            <w:r w:rsidRPr="00BD0404">
              <w:rPr>
                <w:rFonts w:eastAsiaTheme="minorEastAsia" w:hint="eastAsia"/>
                <w:lang w:eastAsia="zh-CN"/>
              </w:rPr>
              <w:t>policy provisio</w:t>
            </w:r>
            <w:r w:rsidR="00B272CC" w:rsidRPr="00BD0404">
              <w:rPr>
                <w:rFonts w:eastAsiaTheme="minorEastAsia" w:hint="eastAsia"/>
                <w:lang w:eastAsia="zh-CN"/>
              </w:rPr>
              <w:t>n</w:t>
            </w:r>
            <w:r w:rsidRPr="00BD0404">
              <w:rPr>
                <w:rFonts w:eastAsiaTheme="minorEastAsia" w:hint="eastAsia"/>
                <w:lang w:eastAsia="zh-CN"/>
              </w:rPr>
              <w:t xml:space="preserve">ing to </w:t>
            </w:r>
            <w:r w:rsidR="00223115" w:rsidRPr="00BD0404">
              <w:rPr>
                <w:rFonts w:eastAsiaTheme="minorEastAsia" w:hint="eastAsia"/>
                <w:lang w:eastAsia="zh-CN"/>
              </w:rPr>
              <w:t xml:space="preserve">remote </w:t>
            </w:r>
            <w:r w:rsidRPr="00BD0404">
              <w:rPr>
                <w:rFonts w:eastAsiaTheme="minorEastAsia" w:hint="eastAsia"/>
                <w:lang w:eastAsia="zh-CN"/>
              </w:rPr>
              <w:t xml:space="preserve">UE for </w:t>
            </w:r>
            <w:r w:rsidRPr="00BD0404">
              <w:rPr>
                <w:lang w:eastAsia="zh-CN"/>
              </w:rPr>
              <w:t>multi-path trans</w:t>
            </w:r>
            <w:r w:rsidR="00223115" w:rsidRPr="00BD0404">
              <w:rPr>
                <w:lang w:eastAsia="zh-CN"/>
              </w:rPr>
              <w:t xml:space="preserve">mission via direct Uu path and </w:t>
            </w:r>
            <w:r w:rsidR="00223115" w:rsidRPr="00BD0404">
              <w:rPr>
                <w:rFonts w:eastAsiaTheme="minorEastAsia" w:hint="eastAsia"/>
                <w:lang w:eastAsia="zh-CN"/>
              </w:rPr>
              <w:t>l</w:t>
            </w:r>
            <w:r w:rsidR="00223115" w:rsidRPr="00BD0404">
              <w:rPr>
                <w:lang w:eastAsia="zh-CN"/>
              </w:rPr>
              <w:t xml:space="preserve">ayer 3 U2N </w:t>
            </w:r>
            <w:r w:rsidR="00223115" w:rsidRPr="00BD0404">
              <w:rPr>
                <w:rFonts w:eastAsiaTheme="minorEastAsia" w:hint="eastAsia"/>
                <w:lang w:eastAsia="zh-CN"/>
              </w:rPr>
              <w:t>r</w:t>
            </w:r>
            <w:r w:rsidRPr="00BD0404">
              <w:rPr>
                <w:lang w:eastAsia="zh-CN"/>
              </w:rPr>
              <w:t>elay UE</w:t>
            </w:r>
          </w:p>
          <w:p w14:paraId="7C804194" w14:textId="75225A0C" w:rsidR="005E67F3" w:rsidRPr="00BD0404" w:rsidRDefault="005E67F3" w:rsidP="00284EFF">
            <w:pPr>
              <w:pStyle w:val="B1"/>
              <w:rPr>
                <w:rFonts w:eastAsiaTheme="minorEastAsia"/>
                <w:lang w:val="fr-FR" w:eastAsia="zh-CN"/>
              </w:rPr>
            </w:pPr>
            <w:r w:rsidRPr="00BD0404">
              <w:rPr>
                <w:rFonts w:eastAsiaTheme="minorEastAsia" w:hint="eastAsia"/>
                <w:lang w:val="fr-FR" w:eastAsia="zh-CN"/>
              </w:rPr>
              <w:t>-</w:t>
            </w:r>
            <w:r w:rsidR="00090FA7" w:rsidRPr="00BD0404">
              <w:rPr>
                <w:lang w:eastAsia="zh-CN"/>
              </w:rPr>
              <w:tab/>
            </w:r>
            <w:r w:rsidRPr="00BD0404">
              <w:rPr>
                <w:rFonts w:eastAsiaTheme="minorEastAsia" w:hint="eastAsia"/>
                <w:lang w:val="fr-FR" w:eastAsia="zh-CN"/>
              </w:rPr>
              <w:t>updates to URSP</w:t>
            </w:r>
          </w:p>
        </w:tc>
        <w:tc>
          <w:tcPr>
            <w:tcW w:w="1382" w:type="dxa"/>
          </w:tcPr>
          <w:p w14:paraId="34A86697" w14:textId="61AAD9A6" w:rsidR="005E67F3" w:rsidRPr="00BD0404" w:rsidRDefault="005E67F3" w:rsidP="00B56AD0">
            <w:pPr>
              <w:rPr>
                <w:rFonts w:eastAsiaTheme="minorEastAsia"/>
                <w:lang w:val="fr-FR" w:eastAsia="zh-CN"/>
              </w:rPr>
            </w:pPr>
            <w:r w:rsidRPr="00BD0404">
              <w:rPr>
                <w:rFonts w:eastAsiaTheme="minorEastAsia" w:hint="eastAsia"/>
                <w:lang w:val="fr-FR" w:eastAsia="zh-CN"/>
              </w:rPr>
              <w:t>24.554,</w:t>
            </w:r>
            <w:r w:rsidR="00A34F81" w:rsidRPr="00BD0404">
              <w:rPr>
                <w:rFonts w:eastAsiaTheme="minorEastAsia" w:hint="eastAsia"/>
                <w:lang w:val="fr-FR" w:eastAsia="zh-CN"/>
              </w:rPr>
              <w:t xml:space="preserve">24.526, 24.501, </w:t>
            </w:r>
            <w:r w:rsidRPr="00BD0404">
              <w:rPr>
                <w:rFonts w:eastAsiaTheme="minorEastAsia" w:hint="eastAsia"/>
                <w:lang w:val="fr-FR" w:eastAsia="zh-CN"/>
              </w:rPr>
              <w:t>24.555 / CT1;</w:t>
            </w:r>
          </w:p>
          <w:p w14:paraId="5F60D5C2" w14:textId="44FF8AD8" w:rsidR="005E67F3" w:rsidRPr="00BD0404" w:rsidRDefault="005E67F3" w:rsidP="002210A7">
            <w:pPr>
              <w:rPr>
                <w:rFonts w:eastAsiaTheme="minorEastAsia"/>
                <w:lang w:val="fr-FR" w:eastAsia="zh-CN"/>
              </w:rPr>
            </w:pPr>
            <w:r w:rsidRPr="00BD0404">
              <w:rPr>
                <w:rFonts w:eastAsiaTheme="minorEastAsia" w:hint="eastAsia"/>
                <w:lang w:val="fr-FR" w:eastAsia="zh-CN"/>
              </w:rPr>
              <w:t>29.513</w:t>
            </w:r>
            <w:r w:rsidR="00223115" w:rsidRPr="00BD0404">
              <w:rPr>
                <w:rFonts w:eastAsiaTheme="minorEastAsia" w:hint="eastAsia"/>
                <w:lang w:val="fr-FR" w:eastAsia="zh-CN"/>
              </w:rPr>
              <w:t>, 29.525</w:t>
            </w:r>
            <w:r w:rsidRPr="00BD0404">
              <w:rPr>
                <w:rFonts w:eastAsiaTheme="minorEastAsia" w:hint="eastAsia"/>
                <w:lang w:val="fr-FR" w:eastAsia="zh-CN"/>
              </w:rPr>
              <w:t xml:space="preserve"> / CT3</w:t>
            </w:r>
          </w:p>
        </w:tc>
      </w:tr>
      <w:tr w:rsidR="005E67F3" w:rsidRPr="00BD0404" w14:paraId="33585172" w14:textId="77777777" w:rsidTr="00544609">
        <w:tc>
          <w:tcPr>
            <w:tcW w:w="4236" w:type="dxa"/>
          </w:tcPr>
          <w:p w14:paraId="2432F7B0" w14:textId="77777777" w:rsidR="005E67F3" w:rsidRPr="00BD0404" w:rsidRDefault="005E67F3" w:rsidP="006F2AFA">
            <w:pPr>
              <w:ind w:left="568" w:hanging="284"/>
              <w:rPr>
                <w:rFonts w:eastAsia="等线"/>
                <w:lang w:eastAsia="zh-CN"/>
              </w:rPr>
            </w:pPr>
            <w:r w:rsidRPr="00BD0404">
              <w:rPr>
                <w:rFonts w:eastAsia="等线" w:hint="eastAsia"/>
                <w:lang w:eastAsia="zh-CN"/>
              </w:rPr>
              <w:t>-</w:t>
            </w:r>
            <w:r w:rsidRPr="00BD0404">
              <w:rPr>
                <w:rFonts w:eastAsia="等线" w:hint="eastAsia"/>
                <w:lang w:eastAsia="zh-CN"/>
              </w:rPr>
              <w:tab/>
            </w:r>
            <w:r w:rsidRPr="00BD0404">
              <w:rPr>
                <w:rFonts w:eastAsia="等线"/>
                <w:lang w:eastAsia="zh-CN"/>
              </w:rPr>
              <w:t>Multi-path transmission via direct Uu path and Layer 3 U2N Relay UE with N3IWF can rely on MA-PDU Session (introduced in clause 5.32 of TS 23.501 [7]) as described in Sol #28 and Sol #41, no system enhancement is required; in normative phase, how to use the MA PDU Session to support multi-path transmission via direct Uu path and Layer 3 U2N Relay UE with N3IWF will be described for information (e.g. as described in Sol #28 and Sol #41)</w:t>
            </w:r>
            <w:r w:rsidRPr="00BD0404">
              <w:rPr>
                <w:rFonts w:eastAsia="等线" w:hint="eastAsia"/>
                <w:lang w:eastAsia="zh-CN"/>
              </w:rPr>
              <w:t>.</w:t>
            </w:r>
          </w:p>
          <w:p w14:paraId="17F80D15" w14:textId="77777777" w:rsidR="005E6C13" w:rsidRPr="00BD0404" w:rsidRDefault="005E6C13" w:rsidP="005E6C13">
            <w:pPr>
              <w:pStyle w:val="NO"/>
              <w:rPr>
                <w:lang w:eastAsia="zh-CN"/>
              </w:rPr>
            </w:pPr>
            <w:r w:rsidRPr="00BD0404">
              <w:rPr>
                <w:lang w:eastAsia="zh-CN"/>
              </w:rPr>
              <w:t>NOTE 2:</w:t>
            </w:r>
            <w:r w:rsidRPr="00BD0404">
              <w:rPr>
                <w:lang w:eastAsia="zh-CN"/>
              </w:rPr>
              <w:tab/>
            </w:r>
            <w:r w:rsidRPr="00BD0404">
              <w:rPr>
                <w:rFonts w:hint="eastAsia"/>
                <w:lang w:eastAsia="zh-CN"/>
              </w:rPr>
              <w:t xml:space="preserve">The conclusions of </w:t>
            </w:r>
            <w:r w:rsidRPr="00BD0404">
              <w:rPr>
                <w:rFonts w:hint="eastAsia"/>
                <w:bCs/>
                <w:lang w:eastAsia="zh-CN"/>
              </w:rPr>
              <w:t xml:space="preserve">support </w:t>
            </w:r>
            <w:r w:rsidRPr="00BD0404">
              <w:rPr>
                <w:bCs/>
                <w:lang w:eastAsia="zh-CN"/>
              </w:rPr>
              <w:t>of redundant traffic steering</w:t>
            </w:r>
            <w:r w:rsidRPr="00BD0404">
              <w:rPr>
                <w:rFonts w:hint="eastAsia"/>
                <w:bCs/>
                <w:lang w:eastAsia="zh-CN"/>
              </w:rPr>
              <w:t xml:space="preserve"> in Rel-18 </w:t>
            </w:r>
            <w:r w:rsidRPr="00BD0404">
              <w:rPr>
                <w:bCs/>
                <w:lang w:eastAsia="zh-CN"/>
              </w:rPr>
              <w:t>FS_ATSSS_Ph3</w:t>
            </w:r>
            <w:r w:rsidRPr="00BD0404">
              <w:rPr>
                <w:rFonts w:hint="eastAsia"/>
                <w:bCs/>
                <w:lang w:eastAsia="zh-CN"/>
              </w:rPr>
              <w:t xml:space="preserve"> study item can be applied to MA PDU Session for </w:t>
            </w:r>
            <w:r w:rsidRPr="00BD0404">
              <w:rPr>
                <w:rFonts w:eastAsia="宋体" w:hint="eastAsia"/>
                <w:lang w:eastAsia="zh-CN"/>
              </w:rPr>
              <w:t>m</w:t>
            </w:r>
            <w:r w:rsidRPr="00BD0404">
              <w:rPr>
                <w:rFonts w:eastAsia="宋体"/>
                <w:lang w:eastAsia="zh-CN"/>
              </w:rPr>
              <w:t>ulti-path transmission</w:t>
            </w:r>
            <w:r w:rsidRPr="00BD0404">
              <w:rPr>
                <w:rFonts w:eastAsia="宋体" w:hint="eastAsia"/>
                <w:lang w:eastAsia="zh-CN"/>
              </w:rPr>
              <w:t xml:space="preserve"> over direct Uu and Layer-3 UE-to-Network </w:t>
            </w:r>
            <w:r w:rsidRPr="00BD0404">
              <w:rPr>
                <w:rFonts w:eastAsia="宋体" w:hint="eastAsia"/>
                <w:lang w:eastAsia="zh-CN"/>
              </w:rPr>
              <w:lastRenderedPageBreak/>
              <w:t xml:space="preserve">Relay </w:t>
            </w:r>
            <w:r w:rsidRPr="00BD0404">
              <w:rPr>
                <w:rFonts w:eastAsia="宋体"/>
                <w:lang w:eastAsia="zh-CN"/>
              </w:rPr>
              <w:t>with</w:t>
            </w:r>
            <w:r w:rsidRPr="00BD0404">
              <w:rPr>
                <w:rFonts w:eastAsia="宋体" w:hint="eastAsia"/>
                <w:lang w:eastAsia="zh-CN"/>
              </w:rPr>
              <w:t xml:space="preserve"> N3IWF</w:t>
            </w:r>
            <w:r w:rsidRPr="00BD0404">
              <w:rPr>
                <w:lang w:eastAsia="zh-CN"/>
              </w:rPr>
              <w:t>.</w:t>
            </w:r>
          </w:p>
          <w:p w14:paraId="6BBF565D" w14:textId="011183C0" w:rsidR="005E67F3" w:rsidRPr="00BD0404" w:rsidRDefault="005E67F3" w:rsidP="006F2AFA">
            <w:pPr>
              <w:keepLines/>
              <w:ind w:left="1560" w:hanging="1276"/>
              <w:rPr>
                <w:rFonts w:eastAsiaTheme="minorEastAsia"/>
                <w:b/>
                <w:lang w:eastAsia="zh-CN"/>
              </w:rPr>
            </w:pPr>
          </w:p>
        </w:tc>
        <w:tc>
          <w:tcPr>
            <w:tcW w:w="4236" w:type="dxa"/>
          </w:tcPr>
          <w:p w14:paraId="26611D81" w14:textId="726C8EB1" w:rsidR="005E67F3" w:rsidRPr="00BD0404" w:rsidRDefault="00090FA7" w:rsidP="005B494B">
            <w:pPr>
              <w:pStyle w:val="B1"/>
              <w:rPr>
                <w:rFonts w:eastAsiaTheme="minorEastAsia"/>
                <w:lang w:eastAsia="zh-CN"/>
              </w:rPr>
            </w:pPr>
            <w:r w:rsidRPr="00BD0404">
              <w:rPr>
                <w:rFonts w:eastAsiaTheme="minorEastAsia"/>
                <w:lang w:val="fr-FR" w:eastAsia="zh-CN"/>
              </w:rPr>
              <w:lastRenderedPageBreak/>
              <w:t>-</w:t>
            </w:r>
            <w:r w:rsidRPr="00BD0404">
              <w:rPr>
                <w:rFonts w:eastAsiaTheme="minorEastAsia"/>
                <w:lang w:val="fr-FR" w:eastAsia="zh-CN"/>
              </w:rPr>
              <w:tab/>
            </w:r>
            <w:r w:rsidRPr="00BD0404">
              <w:rPr>
                <w:rFonts w:eastAsiaTheme="minorEastAsia" w:hint="eastAsia"/>
                <w:lang w:val="fr-FR" w:eastAsia="zh-CN"/>
              </w:rPr>
              <w:t>support remote UE performing m</w:t>
            </w:r>
            <w:r w:rsidRPr="00BD0404">
              <w:rPr>
                <w:rFonts w:eastAsiaTheme="minorEastAsia"/>
                <w:lang w:val="fr-FR" w:eastAsia="zh-CN"/>
              </w:rPr>
              <w:t>ulti-path transmission via direct Uu path and Layer 3 U2N Relay UE with N3IWF</w:t>
            </w:r>
            <w:r w:rsidRPr="00BD0404">
              <w:rPr>
                <w:rFonts w:eastAsiaTheme="minorEastAsia" w:hint="eastAsia"/>
                <w:lang w:val="fr-FR" w:eastAsia="zh-CN"/>
              </w:rPr>
              <w:t xml:space="preserve"> (no system enhancement is required, may describe using MA PDU Session for this for information)</w:t>
            </w:r>
          </w:p>
        </w:tc>
        <w:tc>
          <w:tcPr>
            <w:tcW w:w="1382" w:type="dxa"/>
          </w:tcPr>
          <w:p w14:paraId="76B5B11B" w14:textId="49AB10E4" w:rsidR="005E67F3" w:rsidRPr="00BD0404" w:rsidRDefault="00090FA7" w:rsidP="002210A7">
            <w:pPr>
              <w:rPr>
                <w:rFonts w:eastAsiaTheme="minorEastAsia"/>
                <w:lang w:val="fr-FR" w:eastAsia="zh-CN"/>
              </w:rPr>
            </w:pPr>
            <w:r w:rsidRPr="00BD0404">
              <w:rPr>
                <w:rFonts w:eastAsiaTheme="minorEastAsia" w:hint="eastAsia"/>
                <w:lang w:val="fr-FR" w:eastAsia="zh-CN"/>
              </w:rPr>
              <w:t>24.554 or 24.501 / CT1</w:t>
            </w:r>
          </w:p>
        </w:tc>
      </w:tr>
      <w:tr w:rsidR="005E67F3" w:rsidRPr="00BD0404" w14:paraId="2398CD7B" w14:textId="77777777" w:rsidTr="00544609">
        <w:tc>
          <w:tcPr>
            <w:tcW w:w="4236" w:type="dxa"/>
          </w:tcPr>
          <w:p w14:paraId="198E70A1" w14:textId="77777777" w:rsidR="005E67F3" w:rsidRPr="00BD0404" w:rsidRDefault="005E67F3" w:rsidP="006F2AFA">
            <w:pPr>
              <w:ind w:left="568" w:hanging="284"/>
              <w:rPr>
                <w:rFonts w:eastAsia="等线"/>
                <w:lang w:eastAsia="zh-CN"/>
              </w:rPr>
            </w:pPr>
            <w:r w:rsidRPr="00BD0404">
              <w:rPr>
                <w:rFonts w:eastAsia="等线" w:hint="eastAsia"/>
                <w:lang w:eastAsia="zh-CN"/>
              </w:rPr>
              <w:lastRenderedPageBreak/>
              <w:t>-</w:t>
            </w:r>
            <w:r w:rsidRPr="00BD0404">
              <w:rPr>
                <w:rFonts w:eastAsia="等线" w:hint="eastAsia"/>
                <w:lang w:eastAsia="zh-CN"/>
              </w:rPr>
              <w:tab/>
            </w:r>
            <w:r w:rsidRPr="00BD0404">
              <w:rPr>
                <w:rFonts w:eastAsia="等线"/>
                <w:lang w:eastAsia="zh-CN"/>
              </w:rPr>
              <w:t>For multi-path transmission via direct Uu path and Layer 2 U2N Relay UE:</w:t>
            </w:r>
          </w:p>
          <w:p w14:paraId="40335ABC" w14:textId="0883A323" w:rsidR="005E67F3" w:rsidRPr="00BD0404" w:rsidRDefault="005E67F3" w:rsidP="006F2AFA">
            <w:pPr>
              <w:ind w:left="851" w:hanging="284"/>
              <w:rPr>
                <w:rFonts w:eastAsiaTheme="minorEastAsia"/>
                <w:b/>
                <w:lang w:val="fr-FR" w:eastAsia="zh-CN"/>
              </w:rPr>
            </w:pPr>
            <w:r w:rsidRPr="00BD0404">
              <w:rPr>
                <w:lang w:eastAsia="zh-CN"/>
              </w:rPr>
              <w:t>-</w:t>
            </w:r>
            <w:r w:rsidRPr="00BD0404">
              <w:rPr>
                <w:lang w:eastAsia="zh-CN"/>
              </w:rPr>
              <w:tab/>
              <w:t>Multi-path transmission via direct Uu path and Layer 2 U2N Relay will be defined by RAN WGs and alignment work can be made by SA2 based on the progress and outcome in RAN WGs</w:t>
            </w:r>
          </w:p>
        </w:tc>
        <w:tc>
          <w:tcPr>
            <w:tcW w:w="4236" w:type="dxa"/>
          </w:tcPr>
          <w:p w14:paraId="0D2CB3F1" w14:textId="70EF025F" w:rsidR="005E67F3" w:rsidRPr="00BD0404" w:rsidRDefault="00090FA7" w:rsidP="005B494B">
            <w:pPr>
              <w:pStyle w:val="B1"/>
              <w:rPr>
                <w:rFonts w:eastAsiaTheme="minorEastAsia"/>
                <w:lang w:val="fr-FR" w:eastAsia="zh-CN"/>
              </w:rPr>
            </w:pPr>
            <w:r w:rsidRPr="00BD0404">
              <w:rPr>
                <w:rFonts w:eastAsiaTheme="minorEastAsia" w:hint="eastAsia"/>
                <w:lang w:val="fr-FR" w:eastAsia="zh-CN"/>
              </w:rPr>
              <w:t>-</w:t>
            </w:r>
            <w:r w:rsidRPr="00BD0404">
              <w:rPr>
                <w:rFonts w:eastAsiaTheme="minorEastAsia" w:hint="eastAsia"/>
                <w:lang w:val="fr-FR" w:eastAsia="zh-CN"/>
              </w:rPr>
              <w:tab/>
              <w:t>support remote UE performing m</w:t>
            </w:r>
            <w:r w:rsidRPr="00BD0404">
              <w:rPr>
                <w:rFonts w:eastAsiaTheme="minorEastAsia"/>
                <w:lang w:val="fr-FR" w:eastAsia="zh-CN"/>
              </w:rPr>
              <w:t xml:space="preserve">ulti-path transmission via direct Uu path and Layer </w:t>
            </w:r>
            <w:r w:rsidRPr="00BD0404">
              <w:rPr>
                <w:rFonts w:eastAsiaTheme="minorEastAsia" w:hint="eastAsia"/>
                <w:lang w:val="fr-FR" w:eastAsia="zh-CN"/>
              </w:rPr>
              <w:t>2</w:t>
            </w:r>
            <w:r w:rsidRPr="00BD0404">
              <w:rPr>
                <w:rFonts w:eastAsiaTheme="minorEastAsia"/>
                <w:lang w:val="fr-FR" w:eastAsia="zh-CN"/>
              </w:rPr>
              <w:t xml:space="preserve"> U2N Relay UE</w:t>
            </w:r>
          </w:p>
        </w:tc>
        <w:tc>
          <w:tcPr>
            <w:tcW w:w="1382" w:type="dxa"/>
          </w:tcPr>
          <w:p w14:paraId="6707223A" w14:textId="24ACAF1C" w:rsidR="00090FA7" w:rsidRPr="00BD0404" w:rsidRDefault="00090FA7" w:rsidP="00090FA7">
            <w:pPr>
              <w:rPr>
                <w:rFonts w:eastAsiaTheme="minorEastAsia"/>
                <w:lang w:val="fr-FR" w:eastAsia="zh-CN"/>
              </w:rPr>
            </w:pPr>
            <w:r w:rsidRPr="00BD0404">
              <w:rPr>
                <w:rFonts w:eastAsiaTheme="minorEastAsia" w:hint="eastAsia"/>
                <w:lang w:val="fr-FR" w:eastAsia="zh-CN"/>
              </w:rPr>
              <w:t>24.554 / CT1;</w:t>
            </w:r>
          </w:p>
          <w:p w14:paraId="06FFEFA2" w14:textId="38CFEEBD" w:rsidR="005E67F3" w:rsidRPr="00BD0404" w:rsidRDefault="00090FA7" w:rsidP="002210A7">
            <w:pPr>
              <w:rPr>
                <w:rFonts w:eastAsiaTheme="minorEastAsia"/>
                <w:lang w:val="fr-FR" w:eastAsia="zh-CN"/>
              </w:rPr>
            </w:pPr>
            <w:r w:rsidRPr="00BD0404">
              <w:rPr>
                <w:rFonts w:eastAsiaTheme="minorEastAsia"/>
                <w:lang w:val="fr-FR" w:eastAsia="zh-CN"/>
              </w:rPr>
              <w:t>W</w:t>
            </w:r>
            <w:r w:rsidRPr="00BD0404">
              <w:rPr>
                <w:rFonts w:eastAsiaTheme="minorEastAsia" w:hint="eastAsia"/>
                <w:lang w:val="fr-FR" w:eastAsia="zh-CN"/>
              </w:rPr>
              <w:t>ith RAN aspect</w:t>
            </w:r>
            <w:r w:rsidRPr="00BD0404">
              <w:rPr>
                <w:rFonts w:eastAsiaTheme="minorEastAsia"/>
                <w:lang w:val="fr-FR" w:eastAsia="zh-CN"/>
              </w:rPr>
              <w:t>;</w:t>
            </w:r>
            <w:r w:rsidRPr="00BD0404">
              <w:rPr>
                <w:rFonts w:eastAsiaTheme="minorEastAsia" w:hint="eastAsia"/>
                <w:lang w:val="fr-FR" w:eastAsia="zh-CN"/>
              </w:rPr>
              <w:t xml:space="preserve"> to align with RAN</w:t>
            </w:r>
          </w:p>
        </w:tc>
      </w:tr>
      <w:tr w:rsidR="00E218A4" w:rsidRPr="00BD0404" w14:paraId="0F78174F" w14:textId="77777777" w:rsidTr="00544609">
        <w:tc>
          <w:tcPr>
            <w:tcW w:w="4236" w:type="dxa"/>
          </w:tcPr>
          <w:p w14:paraId="07C1B1CA" w14:textId="6BABF7B7" w:rsidR="00E218A4" w:rsidRPr="00BD0404" w:rsidRDefault="00477D37" w:rsidP="003C124D">
            <w:pPr>
              <w:rPr>
                <w:rFonts w:eastAsia="等线"/>
                <w:lang w:eastAsia="zh-CN"/>
              </w:rPr>
            </w:pPr>
            <w:r w:rsidRPr="00BD0404">
              <w:rPr>
                <w:rFonts w:eastAsiaTheme="minorEastAsia"/>
                <w:b/>
                <w:lang w:val="fr-FR" w:eastAsia="zh-CN"/>
              </w:rPr>
              <w:t>KI#</w:t>
            </w:r>
            <w:r w:rsidRPr="00BD0404">
              <w:rPr>
                <w:rFonts w:eastAsiaTheme="minorEastAsia" w:hint="eastAsia"/>
                <w:b/>
                <w:lang w:val="fr-FR" w:eastAsia="zh-CN"/>
              </w:rPr>
              <w:t>6</w:t>
            </w:r>
            <w:r w:rsidRPr="00BD0404">
              <w:rPr>
                <w:rFonts w:eastAsiaTheme="minorEastAsia"/>
                <w:b/>
                <w:lang w:val="fr-FR" w:eastAsia="zh-CN"/>
              </w:rPr>
              <w:t>: Support of PC5 Service Authorization and Policy/Parameter Provisioning</w:t>
            </w:r>
          </w:p>
        </w:tc>
        <w:tc>
          <w:tcPr>
            <w:tcW w:w="4236" w:type="dxa"/>
          </w:tcPr>
          <w:p w14:paraId="2CCE390C" w14:textId="77777777" w:rsidR="00E218A4" w:rsidRPr="00BD0404" w:rsidRDefault="00E218A4" w:rsidP="005B494B">
            <w:pPr>
              <w:pStyle w:val="B1"/>
              <w:rPr>
                <w:rFonts w:eastAsiaTheme="minorEastAsia"/>
                <w:lang w:val="fr-FR" w:eastAsia="zh-CN"/>
              </w:rPr>
            </w:pPr>
          </w:p>
        </w:tc>
        <w:tc>
          <w:tcPr>
            <w:tcW w:w="1382" w:type="dxa"/>
          </w:tcPr>
          <w:p w14:paraId="7E6F50B4" w14:textId="77777777" w:rsidR="00E218A4" w:rsidRPr="00BD0404" w:rsidRDefault="00E218A4" w:rsidP="00090FA7">
            <w:pPr>
              <w:rPr>
                <w:rFonts w:eastAsiaTheme="minorEastAsia"/>
                <w:lang w:val="fr-FR" w:eastAsia="zh-CN"/>
              </w:rPr>
            </w:pPr>
          </w:p>
        </w:tc>
      </w:tr>
      <w:tr w:rsidR="00E218A4" w:rsidRPr="00BD0404" w14:paraId="75F37BCD" w14:textId="77777777" w:rsidTr="00544609">
        <w:tc>
          <w:tcPr>
            <w:tcW w:w="4236" w:type="dxa"/>
          </w:tcPr>
          <w:p w14:paraId="2E7C47B6" w14:textId="77777777" w:rsidR="00477D37" w:rsidRPr="00BD0404" w:rsidRDefault="00477D37" w:rsidP="00477D37">
            <w:pPr>
              <w:pStyle w:val="B1"/>
              <w:rPr>
                <w:lang w:eastAsia="zh-CN"/>
              </w:rPr>
            </w:pPr>
            <w:r w:rsidRPr="00BD0404">
              <w:rPr>
                <w:rFonts w:eastAsia="宋体"/>
                <w:lang w:eastAsia="ko-KR"/>
              </w:rPr>
              <w:t>-</w:t>
            </w:r>
            <w:r w:rsidRPr="00BD0404">
              <w:rPr>
                <w:rFonts w:eastAsia="宋体"/>
                <w:lang w:eastAsia="ko-KR"/>
              </w:rPr>
              <w:tab/>
              <w:t>The mechanism and procedure defined in clause</w:t>
            </w:r>
            <w:r w:rsidRPr="00BD0404">
              <w:t> </w:t>
            </w:r>
            <w:r w:rsidRPr="00BD0404">
              <w:rPr>
                <w:rFonts w:eastAsia="宋体"/>
                <w:lang w:eastAsia="ko-KR"/>
              </w:rPr>
              <w:t>5.1 of</w:t>
            </w:r>
            <w:r w:rsidRPr="00BD0404">
              <w:rPr>
                <w:lang w:eastAsia="zh-CN"/>
              </w:rPr>
              <w:t xml:space="preserve"> TS</w:t>
            </w:r>
            <w:r w:rsidRPr="00BD0404">
              <w:t> </w:t>
            </w:r>
            <w:r w:rsidRPr="00BD0404">
              <w:rPr>
                <w:lang w:eastAsia="zh-CN"/>
              </w:rPr>
              <w:t>23.304</w:t>
            </w:r>
            <w:r w:rsidRPr="00BD0404">
              <w:t> [3]</w:t>
            </w:r>
            <w:r w:rsidRPr="00BD0404">
              <w:rPr>
                <w:lang w:eastAsia="zh-CN"/>
              </w:rPr>
              <w:t xml:space="preserve"> is used</w:t>
            </w:r>
            <w:r w:rsidRPr="00BD0404">
              <w:rPr>
                <w:rFonts w:eastAsiaTheme="minorEastAsia" w:hint="eastAsia"/>
                <w:lang w:eastAsia="zh-CN"/>
              </w:rPr>
              <w:t xml:space="preserve"> for ProSe policy/parameters provisioning</w:t>
            </w:r>
            <w:r w:rsidRPr="00BD0404">
              <w:rPr>
                <w:rFonts w:eastAsiaTheme="minorEastAsia"/>
                <w:lang w:eastAsia="zh-CN"/>
              </w:rPr>
              <w:t xml:space="preserve"> for the enhancements in Rel-18</w:t>
            </w:r>
            <w:r w:rsidRPr="00BD0404">
              <w:rPr>
                <w:lang w:eastAsia="zh-CN"/>
              </w:rPr>
              <w:t>.</w:t>
            </w:r>
          </w:p>
          <w:p w14:paraId="70D7D2AD" w14:textId="77777777" w:rsidR="00477D37" w:rsidRPr="00BD0404" w:rsidRDefault="00477D37" w:rsidP="00477D37">
            <w:pPr>
              <w:pStyle w:val="NO"/>
            </w:pPr>
            <w:r w:rsidRPr="00BD0404">
              <w:t>NOTE 1:</w:t>
            </w:r>
            <w:r w:rsidRPr="00BD0404">
              <w:tab/>
              <w:t>Backward compatibility with Rel-17 shall be considered when concluding this key issue for Rel-18 ProSe.</w:t>
            </w:r>
          </w:p>
          <w:p w14:paraId="22BA3494" w14:textId="77777777" w:rsidR="00477D37" w:rsidRPr="00BD0404" w:rsidRDefault="00477D37" w:rsidP="00477D37">
            <w:pPr>
              <w:pStyle w:val="B1"/>
              <w:rPr>
                <w:rFonts w:eastAsiaTheme="minorEastAsia"/>
                <w:lang w:eastAsia="zh-CN"/>
              </w:rPr>
            </w:pPr>
            <w:r w:rsidRPr="00BD0404">
              <w:rPr>
                <w:rFonts w:eastAsiaTheme="minorEastAsia"/>
                <w:lang w:eastAsia="zh-CN"/>
              </w:rPr>
              <w:t>-</w:t>
            </w:r>
            <w:r w:rsidRPr="00BD0404">
              <w:rPr>
                <w:rFonts w:eastAsiaTheme="minorEastAsia"/>
                <w:lang w:eastAsia="zh-CN"/>
              </w:rPr>
              <w:tab/>
              <w:t xml:space="preserve">For service authorization and policy/parameters for UE-to-UE Relay operation provided to the </w:t>
            </w:r>
            <w:r w:rsidRPr="00BD0404">
              <w:rPr>
                <w:rFonts w:eastAsiaTheme="minorEastAsia" w:hint="eastAsia"/>
                <w:lang w:eastAsia="zh-CN"/>
              </w:rPr>
              <w:t>UE and NG-RAN</w:t>
            </w:r>
            <w:r w:rsidRPr="00BD0404">
              <w:rPr>
                <w:rFonts w:eastAsiaTheme="minorEastAsia"/>
                <w:lang w:eastAsia="zh-CN"/>
              </w:rPr>
              <w:t>, Sol#8 is selected as basis for normative work.</w:t>
            </w:r>
          </w:p>
          <w:p w14:paraId="5C7FE3A9" w14:textId="77777777" w:rsidR="00477D37" w:rsidRPr="00BD0404" w:rsidRDefault="00477D37" w:rsidP="00477D37">
            <w:pPr>
              <w:pStyle w:val="NO"/>
              <w:rPr>
                <w:lang w:eastAsia="zh-CN"/>
              </w:rPr>
            </w:pPr>
            <w:r w:rsidRPr="00BD0404">
              <w:rPr>
                <w:lang w:eastAsia="zh-CN"/>
              </w:rPr>
              <w:t>NOTE 2:</w:t>
            </w:r>
            <w:r w:rsidRPr="00BD0404">
              <w:rPr>
                <w:lang w:eastAsia="zh-CN"/>
              </w:rPr>
              <w:tab/>
            </w:r>
            <w:r w:rsidRPr="00BD0404">
              <w:rPr>
                <w:rFonts w:hint="eastAsia"/>
                <w:lang w:eastAsia="zh-CN"/>
              </w:rPr>
              <w:t>Whether and which bullets (as described in clause</w:t>
            </w:r>
            <w:r w:rsidRPr="00BD0404">
              <w:rPr>
                <w:lang w:eastAsia="zh-CN"/>
              </w:rPr>
              <w:t> </w:t>
            </w:r>
            <w:r w:rsidRPr="00BD0404">
              <w:rPr>
                <w:rFonts w:hint="eastAsia"/>
                <w:lang w:eastAsia="zh-CN"/>
              </w:rPr>
              <w:t xml:space="preserve">6.8.2.5) need to be included in </w:t>
            </w:r>
            <w:r w:rsidRPr="00BD0404">
              <w:rPr>
                <w:rFonts w:cs="Arial"/>
                <w:lang w:eastAsia="ko-KR"/>
              </w:rPr>
              <w:t>the "5G ProSe authorised" information</w:t>
            </w:r>
            <w:r w:rsidRPr="00BD0404">
              <w:rPr>
                <w:rFonts w:cs="Arial" w:hint="eastAsia"/>
                <w:lang w:eastAsia="zh-CN"/>
              </w:rPr>
              <w:t xml:space="preserve"> sent from AMF to NG-RAN can be determined in normative phase based on RAN WGs feedback</w:t>
            </w:r>
            <w:r w:rsidRPr="00BD0404">
              <w:rPr>
                <w:lang w:eastAsia="zh-CN"/>
              </w:rPr>
              <w:t>.</w:t>
            </w:r>
          </w:p>
          <w:p w14:paraId="1F708099" w14:textId="77777777" w:rsidR="009C2B56" w:rsidRPr="00BD0404" w:rsidRDefault="009C2B56" w:rsidP="009C2B56">
            <w:pPr>
              <w:pStyle w:val="B1"/>
              <w:rPr>
                <w:lang w:eastAsia="zh-CN"/>
              </w:rPr>
            </w:pPr>
            <w:r w:rsidRPr="00BD0404">
              <w:rPr>
                <w:rFonts w:eastAsiaTheme="minorEastAsia" w:hint="eastAsia"/>
                <w:lang w:eastAsia="zh-CN"/>
              </w:rPr>
              <w:t>-</w:t>
            </w:r>
            <w:r w:rsidRPr="00BD0404">
              <w:rPr>
                <w:rFonts w:eastAsiaTheme="minorEastAsia" w:hint="eastAsia"/>
                <w:lang w:eastAsia="zh-CN"/>
              </w:rPr>
              <w:tab/>
              <w:t xml:space="preserve">For </w:t>
            </w:r>
            <w:r w:rsidRPr="00BD0404">
              <w:rPr>
                <w:rFonts w:eastAsiaTheme="minorEastAsia"/>
                <w:lang w:eastAsia="zh-CN"/>
              </w:rPr>
              <w:t xml:space="preserve">service authorization and policy/parameters </w:t>
            </w:r>
            <w:r w:rsidRPr="00BD0404">
              <w:rPr>
                <w:rFonts w:eastAsiaTheme="minorEastAsia" w:hint="eastAsia"/>
                <w:lang w:eastAsia="zh-CN"/>
              </w:rPr>
              <w:t xml:space="preserve">for </w:t>
            </w:r>
            <w:r w:rsidRPr="00BD0404">
              <w:rPr>
                <w:lang w:eastAsia="zh-CN"/>
              </w:rPr>
              <w:t>path switching between two indirect network communication paths</w:t>
            </w:r>
            <w:r w:rsidRPr="00BD0404">
              <w:rPr>
                <w:rFonts w:hint="eastAsia"/>
                <w:lang w:eastAsia="zh-CN"/>
              </w:rPr>
              <w:t>, it is concluded under clause</w:t>
            </w:r>
            <w:r w:rsidRPr="00BD0404">
              <w:rPr>
                <w:lang w:eastAsia="zh-CN"/>
              </w:rPr>
              <w:t> </w:t>
            </w:r>
            <w:r w:rsidRPr="00BD0404">
              <w:rPr>
                <w:rFonts w:hint="eastAsia"/>
                <w:lang w:eastAsia="zh-CN"/>
              </w:rPr>
              <w:t>8.2.</w:t>
            </w:r>
          </w:p>
          <w:p w14:paraId="3A02312B" w14:textId="77777777" w:rsidR="009C2B56" w:rsidRPr="00BD0404" w:rsidRDefault="009C2B56" w:rsidP="009C2B56">
            <w:pPr>
              <w:pStyle w:val="B1"/>
              <w:rPr>
                <w:lang w:eastAsia="zh-CN"/>
              </w:rPr>
            </w:pPr>
            <w:r w:rsidRPr="00BD0404">
              <w:rPr>
                <w:rFonts w:eastAsiaTheme="minorEastAsia" w:hint="eastAsia"/>
                <w:lang w:eastAsia="zh-CN"/>
              </w:rPr>
              <w:t>-</w:t>
            </w:r>
            <w:r w:rsidRPr="00BD0404">
              <w:rPr>
                <w:rFonts w:eastAsiaTheme="minorEastAsia" w:hint="eastAsia"/>
                <w:lang w:eastAsia="zh-CN"/>
              </w:rPr>
              <w:tab/>
              <w:t xml:space="preserve">For </w:t>
            </w:r>
            <w:r w:rsidRPr="00BD0404">
              <w:rPr>
                <w:lang w:eastAsia="zh-CN"/>
              </w:rPr>
              <w:t xml:space="preserve">service authorization and policy/parameters </w:t>
            </w:r>
            <w:r w:rsidRPr="00BD0404">
              <w:rPr>
                <w:rFonts w:hint="eastAsia"/>
                <w:lang w:eastAsia="zh-CN"/>
              </w:rPr>
              <w:t>for direct path switching between PC5 and Uu, it is concluded under clause</w:t>
            </w:r>
            <w:r w:rsidRPr="00BD0404">
              <w:rPr>
                <w:lang w:eastAsia="zh-CN"/>
              </w:rPr>
              <w:t> </w:t>
            </w:r>
            <w:r w:rsidRPr="00BD0404">
              <w:rPr>
                <w:rFonts w:hint="eastAsia"/>
                <w:lang w:eastAsia="zh-CN"/>
              </w:rPr>
              <w:t>8.3.</w:t>
            </w:r>
          </w:p>
          <w:p w14:paraId="01251252" w14:textId="77777777" w:rsidR="009C2B56" w:rsidRPr="00BD0404" w:rsidRDefault="009C2B56" w:rsidP="009C2B56">
            <w:pPr>
              <w:pStyle w:val="B1"/>
              <w:rPr>
                <w:rFonts w:eastAsiaTheme="minorEastAsia"/>
                <w:lang w:eastAsia="zh-CN"/>
              </w:rPr>
            </w:pPr>
            <w:r w:rsidRPr="00BD0404">
              <w:rPr>
                <w:rFonts w:eastAsiaTheme="minorEastAsia" w:hint="eastAsia"/>
                <w:lang w:eastAsia="zh-CN"/>
              </w:rPr>
              <w:t>-</w:t>
            </w:r>
            <w:r w:rsidRPr="00BD0404">
              <w:rPr>
                <w:rFonts w:eastAsiaTheme="minorEastAsia" w:hint="eastAsia"/>
                <w:lang w:eastAsia="zh-CN"/>
              </w:rPr>
              <w:tab/>
              <w:t xml:space="preserve">For </w:t>
            </w:r>
            <w:r w:rsidRPr="00BD0404">
              <w:rPr>
                <w:lang w:eastAsia="zh-CN"/>
              </w:rPr>
              <w:t xml:space="preserve">service authorization and policy/parameters </w:t>
            </w:r>
            <w:r w:rsidRPr="00BD0404">
              <w:rPr>
                <w:rFonts w:hint="eastAsia"/>
                <w:lang w:eastAsia="zh-CN"/>
              </w:rPr>
              <w:t xml:space="preserve">for multi-path </w:t>
            </w:r>
            <w:r w:rsidRPr="00BD0404">
              <w:rPr>
                <w:lang w:eastAsia="zh-CN"/>
              </w:rPr>
              <w:t>for UE-to-Network Relay</w:t>
            </w:r>
            <w:r w:rsidRPr="00BD0404">
              <w:rPr>
                <w:rFonts w:hint="eastAsia"/>
                <w:lang w:eastAsia="zh-CN"/>
              </w:rPr>
              <w:t>, it is concluded under clause</w:t>
            </w:r>
            <w:r w:rsidRPr="00BD0404">
              <w:rPr>
                <w:lang w:eastAsia="zh-CN"/>
              </w:rPr>
              <w:t> </w:t>
            </w:r>
            <w:r w:rsidRPr="00BD0404">
              <w:rPr>
                <w:rFonts w:hint="eastAsia"/>
                <w:lang w:eastAsia="zh-CN"/>
              </w:rPr>
              <w:t>8.5.</w:t>
            </w:r>
          </w:p>
          <w:p w14:paraId="092A4052" w14:textId="77777777" w:rsidR="00E218A4" w:rsidRPr="00BD0404" w:rsidRDefault="00E218A4" w:rsidP="00477D37">
            <w:pPr>
              <w:pStyle w:val="B1"/>
              <w:rPr>
                <w:rFonts w:eastAsia="等线"/>
                <w:lang w:eastAsia="zh-CN"/>
              </w:rPr>
            </w:pPr>
          </w:p>
        </w:tc>
        <w:tc>
          <w:tcPr>
            <w:tcW w:w="4236" w:type="dxa"/>
          </w:tcPr>
          <w:p w14:paraId="2D14CD56" w14:textId="576507CD" w:rsidR="0080398E" w:rsidRPr="00BD0404" w:rsidRDefault="00445FD0" w:rsidP="00445FD0">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provisioning of configuration</w:t>
            </w:r>
            <w:r w:rsidRPr="00BD0404">
              <w:t xml:space="preserve"> information</w:t>
            </w:r>
            <w:r w:rsidRPr="00BD0404">
              <w:rPr>
                <w:rFonts w:eastAsiaTheme="minorEastAsia" w:hint="eastAsia"/>
                <w:lang w:eastAsia="zh-CN"/>
              </w:rPr>
              <w:t xml:space="preserve"> (</w:t>
            </w:r>
            <w:r w:rsidRPr="00BD0404">
              <w:rPr>
                <w:rFonts w:eastAsiaTheme="minorEastAsia"/>
                <w:lang w:eastAsia="zh-CN"/>
              </w:rPr>
              <w:t>policy/parameters</w:t>
            </w:r>
            <w:r w:rsidRPr="00BD0404">
              <w:rPr>
                <w:rFonts w:eastAsiaTheme="minorEastAsia" w:hint="eastAsia"/>
                <w:lang w:eastAsia="zh-CN"/>
              </w:rPr>
              <w:t>)</w:t>
            </w:r>
            <w:r w:rsidR="0080398E" w:rsidRPr="00BD0404">
              <w:rPr>
                <w:rFonts w:eastAsiaTheme="minorEastAsia" w:hint="eastAsia"/>
                <w:lang w:eastAsia="zh-CN"/>
              </w:rPr>
              <w:t xml:space="preserve"> to the UE for:</w:t>
            </w:r>
          </w:p>
          <w:p w14:paraId="5BD871EE" w14:textId="7DB47DAE" w:rsidR="00445FD0" w:rsidRPr="00BD0404" w:rsidRDefault="0080398E" w:rsidP="0080398E">
            <w:pPr>
              <w:pStyle w:val="B2"/>
              <w:rPr>
                <w:rFonts w:eastAsiaTheme="minorEastAsia"/>
                <w:lang w:eastAsia="zh-CN"/>
              </w:rPr>
            </w:pPr>
            <w:r w:rsidRPr="00BD0404">
              <w:rPr>
                <w:rFonts w:eastAsiaTheme="minorEastAsia" w:hint="eastAsia"/>
                <w:lang w:eastAsia="zh-CN"/>
              </w:rPr>
              <w:t>-</w:t>
            </w:r>
            <w:r w:rsidRPr="00BD0404">
              <w:rPr>
                <w:lang w:eastAsia="zh-CN"/>
              </w:rPr>
              <w:tab/>
            </w:r>
            <w:r w:rsidR="00445FD0" w:rsidRPr="00BD0404">
              <w:t xml:space="preserve">UE-to-UE </w:t>
            </w:r>
            <w:r w:rsidR="00445FD0" w:rsidRPr="00BD0404">
              <w:rPr>
                <w:rFonts w:eastAsiaTheme="minorEastAsia" w:hint="eastAsia"/>
                <w:lang w:eastAsia="zh-CN"/>
              </w:rPr>
              <w:t>r</w:t>
            </w:r>
            <w:r w:rsidR="00445FD0" w:rsidRPr="00BD0404">
              <w:t>elay</w:t>
            </w:r>
            <w:r w:rsidR="00445FD0" w:rsidRPr="00BD0404">
              <w:rPr>
                <w:rFonts w:eastAsiaTheme="minorEastAsia" w:hint="eastAsia"/>
                <w:lang w:eastAsia="zh-CN"/>
              </w:rPr>
              <w:t xml:space="preserve"> (see KI#1)</w:t>
            </w:r>
            <w:r w:rsidRPr="00BD0404">
              <w:rPr>
                <w:rFonts w:eastAsiaTheme="minorEastAsia" w:hint="eastAsia"/>
                <w:lang w:eastAsia="zh-CN"/>
              </w:rPr>
              <w:t>;</w:t>
            </w:r>
          </w:p>
          <w:p w14:paraId="104674C6" w14:textId="6371BB34" w:rsidR="0080398E" w:rsidRPr="00BD0404" w:rsidRDefault="0080398E" w:rsidP="0080398E">
            <w:pPr>
              <w:pStyle w:val="B2"/>
              <w:rPr>
                <w:rFonts w:eastAsiaTheme="minorEastAsia"/>
                <w:lang w:eastAsia="zh-CN"/>
              </w:rPr>
            </w:pPr>
            <w:r w:rsidRPr="00BD0404">
              <w:rPr>
                <w:rFonts w:eastAsiaTheme="minorEastAsia" w:hint="eastAsia"/>
                <w:lang w:eastAsia="zh-CN"/>
              </w:rPr>
              <w:t>-</w:t>
            </w:r>
            <w:r w:rsidRPr="00BD0404">
              <w:rPr>
                <w:lang w:eastAsia="zh-CN"/>
              </w:rPr>
              <w:tab/>
              <w:t>path switching between two indirect network communication paths</w:t>
            </w:r>
            <w:r w:rsidRPr="00BD0404">
              <w:rPr>
                <w:rFonts w:eastAsiaTheme="minorEastAsia" w:hint="eastAsia"/>
                <w:lang w:eastAsia="zh-CN"/>
              </w:rPr>
              <w:t xml:space="preserve"> (see KI#2);</w:t>
            </w:r>
          </w:p>
          <w:p w14:paraId="218E7DD7" w14:textId="0A9EB22D" w:rsidR="0080398E" w:rsidRPr="00BD0404" w:rsidRDefault="0080398E" w:rsidP="0080398E">
            <w:pPr>
              <w:pStyle w:val="B2"/>
              <w:rPr>
                <w:rFonts w:eastAsiaTheme="minorEastAsia"/>
                <w:lang w:eastAsia="zh-CN"/>
              </w:rPr>
            </w:pPr>
            <w:r w:rsidRPr="00BD0404">
              <w:rPr>
                <w:rFonts w:eastAsiaTheme="minorEastAsia" w:hint="eastAsia"/>
                <w:lang w:eastAsia="zh-CN"/>
              </w:rPr>
              <w:t>-</w:t>
            </w:r>
            <w:r w:rsidRPr="00BD0404">
              <w:rPr>
                <w:lang w:eastAsia="zh-CN"/>
              </w:rPr>
              <w:tab/>
              <w:t>p</w:t>
            </w:r>
            <w:r w:rsidRPr="00BD0404">
              <w:rPr>
                <w:rFonts w:eastAsiaTheme="minorEastAsia" w:hint="eastAsia"/>
                <w:lang w:eastAsia="zh-CN"/>
              </w:rPr>
              <w:t xml:space="preserve">ath switching between </w:t>
            </w:r>
            <w:r w:rsidRPr="00BD0404">
              <w:rPr>
                <w:rFonts w:eastAsiaTheme="minorEastAsia"/>
                <w:lang w:eastAsia="zh-CN"/>
              </w:rPr>
              <w:t>5</w:t>
            </w:r>
            <w:r w:rsidRPr="00BD0404">
              <w:rPr>
                <w:rFonts w:eastAsiaTheme="minorEastAsia" w:hint="eastAsia"/>
                <w:lang w:eastAsia="zh-CN"/>
              </w:rPr>
              <w:t>G ProSe</w:t>
            </w:r>
            <w:r w:rsidRPr="00BD0404">
              <w:rPr>
                <w:rFonts w:eastAsiaTheme="minorEastAsia"/>
                <w:lang w:eastAsia="zh-CN"/>
              </w:rPr>
              <w:t xml:space="preserve"> direct communication</w:t>
            </w:r>
            <w:r w:rsidRPr="00BD0404">
              <w:rPr>
                <w:rFonts w:eastAsiaTheme="minorEastAsia" w:hint="eastAsia"/>
                <w:lang w:eastAsia="zh-CN"/>
              </w:rPr>
              <w:t xml:space="preserve"> path (non-relay)</w:t>
            </w:r>
            <w:r w:rsidRPr="00BD0404">
              <w:rPr>
                <w:rFonts w:eastAsiaTheme="minorEastAsia"/>
                <w:lang w:eastAsia="zh-CN"/>
              </w:rPr>
              <w:t xml:space="preserve"> and</w:t>
            </w:r>
            <w:r w:rsidRPr="00BD0404">
              <w:rPr>
                <w:rFonts w:eastAsiaTheme="minorEastAsia" w:hint="eastAsia"/>
                <w:lang w:eastAsia="zh-CN"/>
              </w:rPr>
              <w:t xml:space="preserve"> direct network communication path (see KI#3);</w:t>
            </w:r>
          </w:p>
          <w:p w14:paraId="05260DE4" w14:textId="00324B8B" w:rsidR="0080398E" w:rsidRPr="00BD0404" w:rsidRDefault="0080398E" w:rsidP="0080398E">
            <w:pPr>
              <w:pStyle w:val="B2"/>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lang w:eastAsia="zh-CN"/>
              </w:rPr>
              <w:t>multi-path transmission for UE-to-</w:t>
            </w:r>
            <w:r w:rsidRPr="00BD0404">
              <w:rPr>
                <w:rFonts w:eastAsiaTheme="minorEastAsia" w:hint="eastAsia"/>
                <w:lang w:eastAsia="zh-CN"/>
              </w:rPr>
              <w:t>n</w:t>
            </w:r>
            <w:r w:rsidRPr="00BD0404">
              <w:rPr>
                <w:rFonts w:eastAsiaTheme="minorEastAsia"/>
                <w:lang w:eastAsia="zh-CN"/>
              </w:rPr>
              <w:t xml:space="preserve">etwork </w:t>
            </w:r>
            <w:r w:rsidRPr="00BD0404">
              <w:rPr>
                <w:rFonts w:eastAsiaTheme="minorEastAsia" w:hint="eastAsia"/>
                <w:lang w:eastAsia="zh-CN"/>
              </w:rPr>
              <w:t>r</w:t>
            </w:r>
            <w:r w:rsidRPr="00BD0404">
              <w:rPr>
                <w:rFonts w:eastAsiaTheme="minorEastAsia"/>
                <w:lang w:eastAsia="zh-CN"/>
              </w:rPr>
              <w:t>elay</w:t>
            </w:r>
            <w:r w:rsidRPr="00BD0404">
              <w:rPr>
                <w:rFonts w:eastAsiaTheme="minorEastAsia" w:hint="eastAsia"/>
                <w:lang w:eastAsia="zh-CN"/>
              </w:rPr>
              <w:t xml:space="preserve"> (see KI#5).</w:t>
            </w:r>
          </w:p>
          <w:p w14:paraId="34F24A9A" w14:textId="5FF850C1" w:rsidR="00462ACA" w:rsidRPr="00BD0404" w:rsidRDefault="00462ACA" w:rsidP="00462ACA">
            <w:pPr>
              <w:pStyle w:val="B1"/>
              <w:rPr>
                <w:rFonts w:eastAsiaTheme="minorEastAsia"/>
                <w:lang w:eastAsia="zh-CN"/>
              </w:rPr>
            </w:pPr>
          </w:p>
        </w:tc>
        <w:tc>
          <w:tcPr>
            <w:tcW w:w="1382" w:type="dxa"/>
          </w:tcPr>
          <w:p w14:paraId="4159A7D2" w14:textId="77777777" w:rsidR="00D639E9" w:rsidRPr="00BD0404" w:rsidRDefault="00D639E9" w:rsidP="00D639E9">
            <w:pPr>
              <w:rPr>
                <w:rFonts w:eastAsiaTheme="minorEastAsia"/>
                <w:lang w:val="fr-FR" w:eastAsia="zh-CN"/>
              </w:rPr>
            </w:pPr>
            <w:r w:rsidRPr="00BD0404">
              <w:rPr>
                <w:rFonts w:eastAsiaTheme="minorEastAsia" w:hint="eastAsia"/>
                <w:lang w:val="fr-FR" w:eastAsia="zh-CN"/>
              </w:rPr>
              <w:t>24.554, 24.555 / CT1;</w:t>
            </w:r>
          </w:p>
          <w:p w14:paraId="4E24D45B" w14:textId="77619A27" w:rsidR="00E218A4" w:rsidRPr="00BD0404" w:rsidRDefault="000736A8" w:rsidP="00F50B1F">
            <w:pPr>
              <w:rPr>
                <w:rFonts w:eastAsiaTheme="minorEastAsia"/>
                <w:lang w:val="fr-FR" w:eastAsia="zh-CN"/>
              </w:rPr>
            </w:pPr>
            <w:r w:rsidRPr="00BD0404">
              <w:rPr>
                <w:rFonts w:eastAsiaTheme="minorEastAsia" w:hint="eastAsia"/>
                <w:lang w:val="fr-FR" w:eastAsia="zh-CN"/>
              </w:rPr>
              <w:t xml:space="preserve">29.513, </w:t>
            </w:r>
            <w:r w:rsidR="00D639E9" w:rsidRPr="00BD0404">
              <w:rPr>
                <w:rFonts w:eastAsiaTheme="minorEastAsia" w:hint="eastAsia"/>
                <w:lang w:val="fr-FR" w:eastAsia="zh-CN"/>
              </w:rPr>
              <w:t>29.5</w:t>
            </w:r>
            <w:r w:rsidR="00F50B1F" w:rsidRPr="00BD0404">
              <w:rPr>
                <w:rFonts w:eastAsiaTheme="minorEastAsia" w:hint="eastAsia"/>
                <w:lang w:val="fr-FR" w:eastAsia="zh-CN"/>
              </w:rPr>
              <w:t xml:space="preserve">25 </w:t>
            </w:r>
            <w:r w:rsidR="00D639E9" w:rsidRPr="00BD0404">
              <w:rPr>
                <w:rFonts w:eastAsiaTheme="minorEastAsia" w:hint="eastAsia"/>
                <w:lang w:val="fr-FR" w:eastAsia="zh-CN"/>
              </w:rPr>
              <w:t>/ CT3</w:t>
            </w:r>
          </w:p>
        </w:tc>
      </w:tr>
      <w:tr w:rsidR="00477D37" w:rsidRPr="00BD0404" w14:paraId="7B0D3AE1" w14:textId="77777777" w:rsidTr="00544609">
        <w:tc>
          <w:tcPr>
            <w:tcW w:w="4236" w:type="dxa"/>
          </w:tcPr>
          <w:p w14:paraId="59E090D7" w14:textId="44941103" w:rsidR="00477D37" w:rsidRPr="00BD0404" w:rsidRDefault="00335DB9" w:rsidP="003C124D">
            <w:pPr>
              <w:rPr>
                <w:rFonts w:eastAsiaTheme="minorEastAsia"/>
                <w:lang w:eastAsia="zh-CN"/>
              </w:rPr>
            </w:pPr>
            <w:r w:rsidRPr="00BD0404">
              <w:rPr>
                <w:rFonts w:eastAsiaTheme="minorEastAsia"/>
                <w:b/>
                <w:lang w:val="fr-FR" w:eastAsia="zh-CN"/>
              </w:rPr>
              <w:t>KI#7</w:t>
            </w:r>
            <w:r w:rsidR="003C124D" w:rsidRPr="00BD0404">
              <w:rPr>
                <w:rFonts w:eastAsiaTheme="minorEastAsia" w:hint="eastAsia"/>
                <w:b/>
                <w:lang w:val="fr-FR" w:eastAsia="zh-CN"/>
              </w:rPr>
              <w:t xml:space="preserve"> / WT#2.4</w:t>
            </w:r>
            <w:r w:rsidRPr="00BD0404">
              <w:rPr>
                <w:rFonts w:eastAsiaTheme="minorEastAsia"/>
                <w:b/>
                <w:lang w:val="fr-FR" w:eastAsia="zh-CN"/>
              </w:rPr>
              <w:t>: Support of Emergency for UE</w:t>
            </w:r>
            <w:r w:rsidRPr="00BD0404">
              <w:rPr>
                <w:rFonts w:eastAsiaTheme="minorEastAsia" w:hint="eastAsia"/>
                <w:b/>
                <w:lang w:val="fr-FR" w:eastAsia="zh-CN"/>
              </w:rPr>
              <w:t>-</w:t>
            </w:r>
            <w:r w:rsidRPr="00BD0404">
              <w:rPr>
                <w:rFonts w:eastAsiaTheme="minorEastAsia"/>
                <w:b/>
                <w:lang w:val="fr-FR" w:eastAsia="zh-CN"/>
              </w:rPr>
              <w:t>to</w:t>
            </w:r>
            <w:r w:rsidRPr="00BD0404">
              <w:rPr>
                <w:rFonts w:eastAsiaTheme="minorEastAsia" w:hint="eastAsia"/>
                <w:b/>
                <w:lang w:val="fr-FR" w:eastAsia="zh-CN"/>
              </w:rPr>
              <w:t>-</w:t>
            </w:r>
            <w:r w:rsidRPr="00BD0404">
              <w:rPr>
                <w:rFonts w:eastAsiaTheme="minorEastAsia"/>
                <w:b/>
                <w:lang w:val="fr-FR" w:eastAsia="zh-CN"/>
              </w:rPr>
              <w:t>Network Relaying</w:t>
            </w:r>
          </w:p>
        </w:tc>
        <w:tc>
          <w:tcPr>
            <w:tcW w:w="4236" w:type="dxa"/>
          </w:tcPr>
          <w:p w14:paraId="17217E0C" w14:textId="77777777" w:rsidR="00477D37" w:rsidRPr="00BD0404" w:rsidRDefault="00477D37" w:rsidP="005B494B">
            <w:pPr>
              <w:pStyle w:val="B1"/>
              <w:rPr>
                <w:rFonts w:eastAsiaTheme="minorEastAsia"/>
                <w:lang w:val="fr-FR" w:eastAsia="zh-CN"/>
              </w:rPr>
            </w:pPr>
          </w:p>
        </w:tc>
        <w:tc>
          <w:tcPr>
            <w:tcW w:w="1382" w:type="dxa"/>
          </w:tcPr>
          <w:p w14:paraId="7AED4216" w14:textId="77777777" w:rsidR="00477D37" w:rsidRPr="00BD0404" w:rsidRDefault="00477D37" w:rsidP="00090FA7">
            <w:pPr>
              <w:rPr>
                <w:rFonts w:eastAsiaTheme="minorEastAsia"/>
                <w:lang w:val="fr-FR" w:eastAsia="zh-CN"/>
              </w:rPr>
            </w:pPr>
          </w:p>
        </w:tc>
      </w:tr>
      <w:tr w:rsidR="00477D37" w:rsidRPr="00BD0404" w14:paraId="27D7B808" w14:textId="77777777" w:rsidTr="009C2B56">
        <w:tc>
          <w:tcPr>
            <w:tcW w:w="4220" w:type="dxa"/>
          </w:tcPr>
          <w:p w14:paraId="72FE30E3" w14:textId="77777777" w:rsidR="00FB6A65" w:rsidRPr="00BD0404" w:rsidRDefault="00FB6A65" w:rsidP="00455D9B">
            <w:pPr>
              <w:rPr>
                <w:lang w:eastAsia="zh-CN"/>
              </w:rPr>
            </w:pPr>
            <w:r w:rsidRPr="00BD0404">
              <w:rPr>
                <w:lang w:eastAsia="ko-KR"/>
              </w:rPr>
              <w:t xml:space="preserve">The </w:t>
            </w:r>
            <w:r w:rsidRPr="00BD0404">
              <w:rPr>
                <w:lang w:val="en-US"/>
              </w:rPr>
              <w:t>following</w:t>
            </w:r>
            <w:r w:rsidRPr="00BD0404">
              <w:rPr>
                <w:lang w:eastAsia="ko-KR"/>
              </w:rPr>
              <w:t xml:space="preserve"> conclusions are common to Layer-2 and Layer-3 UE</w:t>
            </w:r>
            <w:r w:rsidRPr="00BD0404">
              <w:rPr>
                <w:rFonts w:hint="eastAsia"/>
                <w:lang w:eastAsia="ko-KR"/>
              </w:rPr>
              <w:t>-</w:t>
            </w:r>
            <w:r w:rsidRPr="00BD0404">
              <w:rPr>
                <w:lang w:eastAsia="ko-KR"/>
              </w:rPr>
              <w:t>to</w:t>
            </w:r>
            <w:r w:rsidRPr="00BD0404">
              <w:rPr>
                <w:rFonts w:hint="eastAsia"/>
                <w:lang w:eastAsia="ko-KR"/>
              </w:rPr>
              <w:t>-</w:t>
            </w:r>
            <w:r w:rsidRPr="00BD0404">
              <w:rPr>
                <w:lang w:eastAsia="ko-KR"/>
              </w:rPr>
              <w:t>Network Relaying:</w:t>
            </w:r>
          </w:p>
          <w:p w14:paraId="1CA67A11" w14:textId="77777777" w:rsidR="00FB6A65" w:rsidRPr="00BD0404" w:rsidRDefault="00FB6A65" w:rsidP="00FB6A65">
            <w:pPr>
              <w:pStyle w:val="B1"/>
            </w:pPr>
            <w:r w:rsidRPr="00BD0404">
              <w:t>-</w:t>
            </w:r>
            <w:r w:rsidRPr="00BD0404">
              <w:tab/>
              <w:t xml:space="preserve">For emergency service, the UE shall prioritise direct connection to network. If direct connection is not possible, the UE shall attempt to obtain emergency service </w:t>
            </w:r>
            <w:r w:rsidRPr="00BD0404">
              <w:lastRenderedPageBreak/>
              <w:t xml:space="preserve">via UE-to-Network Relay </w:t>
            </w:r>
          </w:p>
          <w:p w14:paraId="39A58C8F" w14:textId="77777777" w:rsidR="00FB6A65" w:rsidRPr="00BD0404" w:rsidRDefault="00FB6A65" w:rsidP="00FB6A65">
            <w:pPr>
              <w:pStyle w:val="B1"/>
            </w:pPr>
            <w:bookmarkStart w:id="3" w:name="_Hlk115166827"/>
            <w:r w:rsidRPr="00BD0404">
              <w:t>-</w:t>
            </w:r>
            <w:r w:rsidRPr="00BD0404">
              <w:tab/>
              <w:t xml:space="preserve">A 5G </w:t>
            </w:r>
            <w:r w:rsidRPr="00BD0404">
              <w:rPr>
                <w:lang w:eastAsia="zh-CN"/>
              </w:rPr>
              <w:t>ProSe</w:t>
            </w:r>
            <w:r w:rsidRPr="00BD0404">
              <w:t xml:space="preserve"> enabled UE acting as Relay shall have a normal registration (including also normal registration for a 5G </w:t>
            </w:r>
            <w:r w:rsidRPr="00BD0404">
              <w:rPr>
                <w:lang w:eastAsia="zh-CN"/>
              </w:rPr>
              <w:t>ProSe</w:t>
            </w:r>
            <w:r w:rsidRPr="00BD0404">
              <w:t xml:space="preserve"> Relay enabled UE in Non-Allowed Area). A 5G </w:t>
            </w:r>
            <w:r w:rsidRPr="00BD0404">
              <w:rPr>
                <w:lang w:eastAsia="zh-CN"/>
              </w:rPr>
              <w:t>ProSe</w:t>
            </w:r>
            <w:r w:rsidRPr="00BD0404">
              <w:t xml:space="preserve"> Relay enabled UE in limited-service state shall not act as Relay</w:t>
            </w:r>
            <w:bookmarkEnd w:id="3"/>
            <w:r w:rsidRPr="00BD0404">
              <w:t>. Mobility Restrictions that are overruled for UE requesting direct emergency service are overruled also for 5G ProSe UE-to-Network Relay that is relaying emergency service.</w:t>
            </w:r>
          </w:p>
          <w:p w14:paraId="1F0E0E23" w14:textId="77777777" w:rsidR="00FB6A65" w:rsidRPr="00BD0404" w:rsidRDefault="00FB6A65" w:rsidP="00FB6A65">
            <w:pPr>
              <w:pStyle w:val="B1"/>
            </w:pPr>
            <w:r w:rsidRPr="00BD0404">
              <w:t>-</w:t>
            </w:r>
            <w:r w:rsidRPr="00BD0404">
              <w:tab/>
              <w:t>5G ProSe Remote UE in limited service state may request emergency service.</w:t>
            </w:r>
          </w:p>
          <w:p w14:paraId="7941136D" w14:textId="77777777" w:rsidR="00FB6A65" w:rsidRPr="00BD0404" w:rsidRDefault="00FB6A65" w:rsidP="00FB6A65">
            <w:pPr>
              <w:pStyle w:val="EditorsNote"/>
            </w:pPr>
            <w:r w:rsidRPr="00BD0404">
              <w:t>Editor’s Note:</w:t>
            </w:r>
            <w:r w:rsidRPr="00BD0404">
              <w:tab/>
              <w:t>Whether limited service state applies to Layer-3 Remote UE, and if yes, whether the Remote UE in this case can request emergency service via 5G ProSe Layer-3 Relay is FFS.</w:t>
            </w:r>
          </w:p>
          <w:p w14:paraId="50933E13" w14:textId="77777777" w:rsidR="00FB6A65" w:rsidRPr="00BD0404" w:rsidRDefault="00FB6A65" w:rsidP="00FB6A65">
            <w:pPr>
              <w:pStyle w:val="B1"/>
              <w:rPr>
                <w:lang w:val="en-US"/>
              </w:rPr>
            </w:pPr>
            <w:r w:rsidRPr="00BD0404">
              <w:t>-</w:t>
            </w:r>
            <w:r w:rsidRPr="00BD0404">
              <w:tab/>
            </w:r>
            <w:r w:rsidRPr="00BD0404">
              <w:rPr>
                <w:lang w:val="en-US"/>
              </w:rPr>
              <w:t>RSC(s) dedicated for emergency service needs to be provisioned in the 5G ProSe enabled UEs with capability of Relay UE and Remote UE using procedure as specified in clause</w:t>
            </w:r>
            <w:r w:rsidRPr="00BD0404">
              <w:t xml:space="preserve"> 5.1.4 of TS 23.304 [3]. The dedicated RSC(s) </w:t>
            </w:r>
            <w:r w:rsidRPr="00BD0404">
              <w:rPr>
                <w:lang w:val="en-US"/>
              </w:rPr>
              <w:t>are used</w:t>
            </w:r>
            <w:r w:rsidRPr="00BD0404">
              <w:t xml:space="preserve"> by the 5G ProSe UE-to-Network Relay UE and Remote UE during discovery and PC5 link establishment</w:t>
            </w:r>
            <w:r w:rsidRPr="00BD0404">
              <w:rPr>
                <w:lang w:val="en-US"/>
              </w:rPr>
              <w:t>.</w:t>
            </w:r>
          </w:p>
          <w:p w14:paraId="3BC133F2" w14:textId="77777777" w:rsidR="00FB6A65" w:rsidRPr="00BD0404" w:rsidRDefault="00FB6A65" w:rsidP="00FB6A65">
            <w:pPr>
              <w:pStyle w:val="B1"/>
            </w:pPr>
            <w:r w:rsidRPr="00BD0404">
              <w:t>-</w:t>
            </w:r>
            <w:r w:rsidRPr="00BD0404">
              <w:tab/>
              <w:t>A dedicated PC5 link associated with an emergency RSC is only used for emergency service</w:t>
            </w:r>
          </w:p>
          <w:p w14:paraId="7DF2AAF8" w14:textId="77777777" w:rsidR="00FB6A65" w:rsidRPr="00BD0404" w:rsidRDefault="00FB6A65" w:rsidP="00FB6A65">
            <w:pPr>
              <w:pStyle w:val="EditorsNote"/>
              <w:rPr>
                <w:lang w:val="en-US"/>
              </w:rPr>
            </w:pPr>
            <w:r w:rsidRPr="00BD0404">
              <w:rPr>
                <w:lang w:val="en-US"/>
              </w:rPr>
              <w:t>Editor’s Note:</w:t>
            </w:r>
            <w:r w:rsidRPr="00BD0404">
              <w:rPr>
                <w:lang w:val="en-US"/>
              </w:rPr>
              <w:tab/>
              <w:t>It is FFS whether the Dedicated RSC(s) are needed for Layer-2 relay</w:t>
            </w:r>
            <w:r w:rsidRPr="00BD0404">
              <w:t xml:space="preserve"> and whether </w:t>
            </w:r>
            <w:r w:rsidRPr="00BD0404">
              <w:rPr>
                <w:lang w:eastAsia="zh-CN"/>
              </w:rPr>
              <w:t>a 5G ProSe Layer-2 Relay UE can set its RRC establishment cause to "emergency" when connected from RRC_IDLE based on the "emergency" RRC establishment cause received from the 5G ProSe Layer-2 Remote UE.</w:t>
            </w:r>
          </w:p>
          <w:p w14:paraId="6195E70D" w14:textId="77777777" w:rsidR="00FB6A65" w:rsidRPr="00BD0404" w:rsidRDefault="00FB6A65" w:rsidP="00FB6A65">
            <w:pPr>
              <w:pStyle w:val="B1"/>
              <w:rPr>
                <w:lang w:val="en-US"/>
              </w:rPr>
            </w:pPr>
            <w:r w:rsidRPr="00BD0404">
              <w:rPr>
                <w:lang w:val="en-US"/>
              </w:rPr>
              <w:t>-</w:t>
            </w:r>
            <w:r w:rsidRPr="00BD0404">
              <w:rPr>
                <w:lang w:val="en-US"/>
              </w:rPr>
              <w:tab/>
              <w:t>E</w:t>
            </w:r>
            <w:bookmarkStart w:id="4" w:name="_Hlk115167101"/>
            <w:r w:rsidRPr="00BD0404">
              <w:rPr>
                <w:lang w:val="en-US"/>
              </w:rPr>
              <w:t xml:space="preserve">mergency call back for 5G ProSe UE-to-Network Remote UE </w:t>
            </w:r>
            <w:r w:rsidRPr="00BD0404">
              <w:rPr>
                <w:lang w:eastAsia="ko-KR"/>
              </w:rPr>
              <w:t>regulatory requirements will be supported using existing functionality defined for Emergency Services</w:t>
            </w:r>
            <w:r w:rsidRPr="00BD0404">
              <w:rPr>
                <w:lang w:val="en-US"/>
              </w:rPr>
              <w:t>.</w:t>
            </w:r>
          </w:p>
          <w:bookmarkEnd w:id="4"/>
          <w:p w14:paraId="4ECDBA69" w14:textId="77777777" w:rsidR="00FB6A65" w:rsidRPr="00BD0404" w:rsidRDefault="00FB6A65" w:rsidP="00FB6A65">
            <w:pPr>
              <w:pStyle w:val="B1"/>
              <w:rPr>
                <w:lang w:val="en-US"/>
              </w:rPr>
            </w:pPr>
            <w:r w:rsidRPr="00BD0404">
              <w:rPr>
                <w:lang w:val="en-US"/>
              </w:rPr>
              <w:t>-</w:t>
            </w:r>
            <w:r w:rsidRPr="00BD0404">
              <w:rPr>
                <w:lang w:val="en-US"/>
              </w:rPr>
              <w:tab/>
              <w:t>The existing positioning function are reused for the 5G ProSe Remote UE. If no other information is available, the location of the 5G ProSe UE-to-Network Relay can be used as Remote UE location estimate.</w:t>
            </w:r>
          </w:p>
          <w:p w14:paraId="45751C12" w14:textId="77777777" w:rsidR="00FB6A65" w:rsidRPr="00BD0404" w:rsidRDefault="00FB6A65" w:rsidP="00DF5711">
            <w:pPr>
              <w:pStyle w:val="EditorsNote"/>
              <w:rPr>
                <w:lang w:eastAsia="zh-CN"/>
              </w:rPr>
            </w:pPr>
            <w:r w:rsidRPr="00BD0404">
              <w:rPr>
                <w:lang w:eastAsia="zh-CN"/>
              </w:rPr>
              <w:t>Editor’s Note:</w:t>
            </w:r>
            <w:r w:rsidRPr="00BD0404">
              <w:rPr>
                <w:lang w:val="en-US"/>
              </w:rPr>
              <w:tab/>
            </w:r>
            <w:r w:rsidRPr="00BD0404">
              <w:rPr>
                <w:lang w:eastAsia="zh-CN"/>
              </w:rPr>
              <w:t>Whether and how PC5 security is used for emergency services is to be determined in the normative phase.</w:t>
            </w:r>
          </w:p>
          <w:p w14:paraId="02101CB2" w14:textId="15DCAF46" w:rsidR="00477D37" w:rsidRPr="00BD0404" w:rsidRDefault="00477D37" w:rsidP="004277DC">
            <w:pPr>
              <w:pStyle w:val="EditorsNote"/>
              <w:rPr>
                <w:rFonts w:eastAsiaTheme="minorEastAsia"/>
                <w:lang w:eastAsia="zh-CN"/>
              </w:rPr>
            </w:pPr>
          </w:p>
        </w:tc>
        <w:tc>
          <w:tcPr>
            <w:tcW w:w="4218" w:type="dxa"/>
          </w:tcPr>
          <w:p w14:paraId="5867ACC7" w14:textId="4A7CE64E" w:rsidR="00744461" w:rsidRPr="00BD0404" w:rsidRDefault="00744461" w:rsidP="00D96E76">
            <w:pPr>
              <w:pStyle w:val="B1"/>
              <w:rPr>
                <w:rFonts w:eastAsiaTheme="minorEastAsia"/>
                <w:lang w:eastAsia="zh-CN"/>
              </w:rPr>
            </w:pPr>
            <w:r w:rsidRPr="00BD0404">
              <w:rPr>
                <w:rFonts w:eastAsiaTheme="minorEastAsia" w:hint="eastAsia"/>
                <w:lang w:val="fr-FR" w:eastAsia="zh-CN"/>
              </w:rPr>
              <w:lastRenderedPageBreak/>
              <w:t>-</w:t>
            </w:r>
            <w:r w:rsidRPr="00BD0404">
              <w:rPr>
                <w:lang w:eastAsia="zh-CN"/>
              </w:rPr>
              <w:tab/>
            </w:r>
            <w:r w:rsidRPr="00BD0404">
              <w:rPr>
                <w:rFonts w:eastAsiaTheme="minorEastAsia" w:hint="eastAsia"/>
                <w:lang w:eastAsia="zh-CN"/>
              </w:rPr>
              <w:t>support</w:t>
            </w:r>
            <w:r w:rsidRPr="00BD0404">
              <w:t xml:space="preserve"> </w:t>
            </w:r>
            <w:r w:rsidRPr="00BD0404">
              <w:rPr>
                <w:rFonts w:eastAsiaTheme="minorEastAsia" w:hint="eastAsia"/>
                <w:lang w:eastAsia="zh-CN"/>
              </w:rPr>
              <w:t xml:space="preserve">the UE obtaining </w:t>
            </w:r>
            <w:r w:rsidRPr="00BD0404">
              <w:t>emergency service via UE-to-</w:t>
            </w:r>
            <w:r w:rsidRPr="00BD0404">
              <w:rPr>
                <w:rFonts w:eastAsiaTheme="minorEastAsia" w:hint="eastAsia"/>
                <w:lang w:eastAsia="zh-CN"/>
              </w:rPr>
              <w:t>n</w:t>
            </w:r>
            <w:r w:rsidRPr="00BD0404">
              <w:t xml:space="preserve">etwork </w:t>
            </w:r>
            <w:r w:rsidRPr="00BD0404">
              <w:rPr>
                <w:rFonts w:eastAsiaTheme="minorEastAsia" w:hint="eastAsia"/>
                <w:lang w:eastAsia="zh-CN"/>
              </w:rPr>
              <w:t>r</w:t>
            </w:r>
            <w:r w:rsidRPr="00BD0404">
              <w:t>elay</w:t>
            </w:r>
            <w:r w:rsidRPr="00BD0404">
              <w:rPr>
                <w:rFonts w:eastAsiaTheme="minorEastAsia" w:hint="eastAsia"/>
                <w:lang w:eastAsia="zh-CN"/>
              </w:rPr>
              <w:t>, when direct network communication is not possible</w:t>
            </w:r>
          </w:p>
          <w:p w14:paraId="5DCC430E" w14:textId="1C5C2D14" w:rsidR="00744461" w:rsidRPr="00BD0404" w:rsidRDefault="00D96E76" w:rsidP="00D96E76">
            <w:pPr>
              <w:pStyle w:val="B1"/>
              <w:rPr>
                <w:rFonts w:eastAsiaTheme="minorEastAsia"/>
                <w:lang w:eastAsia="zh-CN"/>
              </w:rPr>
            </w:pPr>
            <w:r w:rsidRPr="00BD0404">
              <w:rPr>
                <w:rFonts w:eastAsiaTheme="minorEastAsia" w:hint="eastAsia"/>
                <w:lang w:val="fr-FR" w:eastAsia="zh-CN"/>
              </w:rPr>
              <w:t>-</w:t>
            </w:r>
            <w:r w:rsidRPr="00BD0404">
              <w:rPr>
                <w:lang w:eastAsia="zh-CN"/>
              </w:rPr>
              <w:tab/>
            </w:r>
            <w:r w:rsidR="00744461" w:rsidRPr="00BD0404">
              <w:rPr>
                <w:rFonts w:eastAsiaTheme="minorEastAsia" w:hint="eastAsia"/>
                <w:lang w:eastAsia="zh-CN"/>
              </w:rPr>
              <w:t xml:space="preserve">potential update to support </w:t>
            </w:r>
            <w:r w:rsidR="00744461" w:rsidRPr="00BD0404">
              <w:t xml:space="preserve">5G ProSe Remote UE in limited service state </w:t>
            </w:r>
            <w:r w:rsidR="00744461" w:rsidRPr="00BD0404">
              <w:rPr>
                <w:rFonts w:eastAsiaTheme="minorEastAsia" w:hint="eastAsia"/>
                <w:lang w:eastAsia="zh-CN"/>
              </w:rPr>
              <w:t>to</w:t>
            </w:r>
            <w:r w:rsidR="00744461" w:rsidRPr="00BD0404">
              <w:t xml:space="preserve"> </w:t>
            </w:r>
            <w:r w:rsidR="00744461" w:rsidRPr="00BD0404">
              <w:lastRenderedPageBreak/>
              <w:t>request emergency service</w:t>
            </w:r>
          </w:p>
          <w:p w14:paraId="7F2560A8" w14:textId="77777777" w:rsidR="00744461" w:rsidRPr="00BD0404" w:rsidRDefault="00744461" w:rsidP="00744461">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 xml:space="preserve">provisioning of </w:t>
            </w:r>
            <w:r w:rsidRPr="00BD0404">
              <w:rPr>
                <w:lang w:val="en-US"/>
              </w:rPr>
              <w:t xml:space="preserve">RSC(s) dedicated for emergency service </w:t>
            </w:r>
            <w:r w:rsidRPr="00BD0404">
              <w:rPr>
                <w:rFonts w:eastAsiaTheme="minorEastAsia" w:hint="eastAsia"/>
                <w:lang w:val="en-US" w:eastAsia="zh-CN"/>
              </w:rPr>
              <w:t>to r</w:t>
            </w:r>
            <w:r w:rsidRPr="00BD0404">
              <w:rPr>
                <w:lang w:val="en-US"/>
              </w:rPr>
              <w:t xml:space="preserve">elay UE and </w:t>
            </w:r>
            <w:r w:rsidRPr="00BD0404">
              <w:rPr>
                <w:rFonts w:eastAsiaTheme="minorEastAsia" w:hint="eastAsia"/>
                <w:lang w:val="en-US" w:eastAsia="zh-CN"/>
              </w:rPr>
              <w:t>r</w:t>
            </w:r>
            <w:r w:rsidRPr="00BD0404">
              <w:rPr>
                <w:lang w:val="en-US"/>
              </w:rPr>
              <w:t>emote UE</w:t>
            </w:r>
            <w:r w:rsidRPr="00BD0404">
              <w:rPr>
                <w:rFonts w:eastAsiaTheme="minorEastAsia" w:hint="eastAsia"/>
                <w:lang w:val="en-US" w:eastAsia="zh-CN"/>
              </w:rPr>
              <w:t>,</w:t>
            </w:r>
            <w:r w:rsidRPr="00BD0404">
              <w:t xml:space="preserve"> </w:t>
            </w:r>
            <w:r w:rsidRPr="00BD0404">
              <w:rPr>
                <w:rFonts w:eastAsiaTheme="minorEastAsia" w:hint="eastAsia"/>
                <w:lang w:eastAsia="zh-CN"/>
              </w:rPr>
              <w:t xml:space="preserve">for relay </w:t>
            </w:r>
            <w:r w:rsidRPr="00BD0404">
              <w:t xml:space="preserve">discovery and establishment </w:t>
            </w:r>
            <w:r w:rsidRPr="00BD0404">
              <w:rPr>
                <w:rFonts w:eastAsiaTheme="minorEastAsia" w:hint="eastAsia"/>
                <w:lang w:eastAsia="zh-CN"/>
              </w:rPr>
              <w:t xml:space="preserve">of a dedicated </w:t>
            </w:r>
            <w:r w:rsidRPr="00BD0404">
              <w:t>PC5 link</w:t>
            </w:r>
            <w:r w:rsidRPr="00BD0404">
              <w:rPr>
                <w:rFonts w:eastAsiaTheme="minorEastAsia" w:hint="eastAsia"/>
                <w:lang w:eastAsia="zh-CN"/>
              </w:rPr>
              <w:t xml:space="preserve"> for </w:t>
            </w:r>
            <w:r w:rsidRPr="00BD0404">
              <w:t>emergency service</w:t>
            </w:r>
          </w:p>
          <w:p w14:paraId="05F99989" w14:textId="558847D2" w:rsidR="00455D9B" w:rsidRPr="00BD0404" w:rsidRDefault="00744461" w:rsidP="00D96E76">
            <w:pPr>
              <w:pStyle w:val="B1"/>
              <w:rPr>
                <w:rFonts w:eastAsiaTheme="minorEastAsia"/>
                <w:lang w:val="en-US" w:eastAsia="zh-CN"/>
              </w:rPr>
            </w:pPr>
            <w:r w:rsidRPr="00BD0404">
              <w:rPr>
                <w:rFonts w:eastAsiaTheme="minorEastAsia" w:hint="eastAsia"/>
                <w:lang w:eastAsia="zh-CN"/>
              </w:rPr>
              <w:t>-</w:t>
            </w:r>
            <w:r w:rsidRPr="00BD0404">
              <w:rPr>
                <w:lang w:eastAsia="zh-CN"/>
              </w:rPr>
              <w:tab/>
            </w:r>
            <w:r w:rsidR="00D96E76" w:rsidRPr="00BD0404">
              <w:rPr>
                <w:rFonts w:eastAsiaTheme="minorEastAsia" w:hint="eastAsia"/>
                <w:lang w:eastAsia="zh-CN"/>
              </w:rPr>
              <w:t xml:space="preserve">support using </w:t>
            </w:r>
            <w:r w:rsidR="00D96E76" w:rsidRPr="00BD0404">
              <w:rPr>
                <w:rFonts w:eastAsiaTheme="minorEastAsia" w:hint="eastAsia"/>
                <w:lang w:val="en-US" w:eastAsia="zh-CN"/>
              </w:rPr>
              <w:t>l</w:t>
            </w:r>
            <w:r w:rsidR="00D96E76" w:rsidRPr="00BD0404">
              <w:rPr>
                <w:lang w:val="en-US"/>
              </w:rPr>
              <w:t>ocation of the 5G ProSe UE-to-</w:t>
            </w:r>
            <w:r w:rsidR="00D96E76" w:rsidRPr="00BD0404">
              <w:rPr>
                <w:rFonts w:eastAsiaTheme="minorEastAsia" w:hint="eastAsia"/>
                <w:lang w:val="en-US" w:eastAsia="zh-CN"/>
              </w:rPr>
              <w:t>n</w:t>
            </w:r>
            <w:r w:rsidR="00D96E76" w:rsidRPr="00BD0404">
              <w:rPr>
                <w:lang w:val="en-US"/>
              </w:rPr>
              <w:t xml:space="preserve">etwork </w:t>
            </w:r>
            <w:r w:rsidR="00D96E76" w:rsidRPr="00BD0404">
              <w:rPr>
                <w:rFonts w:eastAsiaTheme="minorEastAsia" w:hint="eastAsia"/>
                <w:lang w:val="en-US" w:eastAsia="zh-CN"/>
              </w:rPr>
              <w:t>r</w:t>
            </w:r>
            <w:r w:rsidR="00D96E76" w:rsidRPr="00BD0404">
              <w:rPr>
                <w:lang w:val="en-US"/>
              </w:rPr>
              <w:t>elay</w:t>
            </w:r>
            <w:r w:rsidR="00D96E76" w:rsidRPr="00BD0404">
              <w:rPr>
                <w:rFonts w:eastAsiaTheme="minorEastAsia" w:hint="eastAsia"/>
                <w:lang w:val="en-US" w:eastAsia="zh-CN"/>
              </w:rPr>
              <w:t xml:space="preserve"> UE</w:t>
            </w:r>
            <w:r w:rsidR="00D96E76" w:rsidRPr="00BD0404">
              <w:rPr>
                <w:lang w:val="en-US"/>
              </w:rPr>
              <w:t xml:space="preserve"> as </w:t>
            </w:r>
            <w:r w:rsidR="00D96E76" w:rsidRPr="00BD0404">
              <w:rPr>
                <w:rFonts w:eastAsiaTheme="minorEastAsia" w:hint="eastAsia"/>
                <w:lang w:val="en-US" w:eastAsia="zh-CN"/>
              </w:rPr>
              <w:t>r</w:t>
            </w:r>
            <w:r w:rsidR="00D96E76" w:rsidRPr="00BD0404">
              <w:rPr>
                <w:lang w:val="en-US"/>
              </w:rPr>
              <w:t>emote UE location estimate</w:t>
            </w:r>
            <w:r w:rsidR="00D96E76" w:rsidRPr="00BD0404">
              <w:rPr>
                <w:rFonts w:eastAsiaTheme="minorEastAsia" w:hint="eastAsia"/>
                <w:lang w:val="en-US" w:eastAsia="zh-CN"/>
              </w:rPr>
              <w:t>, i</w:t>
            </w:r>
            <w:r w:rsidR="00D96E76" w:rsidRPr="00BD0404">
              <w:rPr>
                <w:lang w:val="en-US"/>
              </w:rPr>
              <w:t xml:space="preserve">f no other information </w:t>
            </w:r>
            <w:r w:rsidR="00D96E76" w:rsidRPr="00BD0404">
              <w:rPr>
                <w:rFonts w:eastAsiaTheme="minorEastAsia" w:hint="eastAsia"/>
                <w:lang w:val="en-US" w:eastAsia="zh-CN"/>
              </w:rPr>
              <w:t>(of the r</w:t>
            </w:r>
            <w:r w:rsidR="00D96E76" w:rsidRPr="00BD0404">
              <w:rPr>
                <w:lang w:val="en-US"/>
              </w:rPr>
              <w:t>emote UE location</w:t>
            </w:r>
            <w:r w:rsidR="00D96E76" w:rsidRPr="00BD0404">
              <w:rPr>
                <w:rFonts w:eastAsiaTheme="minorEastAsia" w:hint="eastAsia"/>
                <w:lang w:val="en-US" w:eastAsia="zh-CN"/>
              </w:rPr>
              <w:t xml:space="preserve">) </w:t>
            </w:r>
            <w:r w:rsidR="00D96E76" w:rsidRPr="00BD0404">
              <w:rPr>
                <w:lang w:val="en-US"/>
              </w:rPr>
              <w:t>is available</w:t>
            </w:r>
          </w:p>
          <w:p w14:paraId="3F2982A0" w14:textId="130B2314" w:rsidR="00D96E76" w:rsidRPr="00BD0404" w:rsidRDefault="00D96E76" w:rsidP="00D96E76">
            <w:pPr>
              <w:pStyle w:val="B1"/>
              <w:rPr>
                <w:rFonts w:eastAsiaTheme="minorEastAsia"/>
                <w:lang w:val="fr-FR" w:eastAsia="zh-CN"/>
              </w:rPr>
            </w:pPr>
            <w:r w:rsidRPr="00BD0404">
              <w:rPr>
                <w:rFonts w:eastAsiaTheme="minorEastAsia" w:hint="eastAsia"/>
                <w:lang w:val="fr-FR" w:eastAsia="zh-CN"/>
              </w:rPr>
              <w:t>-</w:t>
            </w:r>
            <w:r w:rsidRPr="00BD0404">
              <w:rPr>
                <w:lang w:eastAsia="zh-CN"/>
              </w:rPr>
              <w:tab/>
            </w:r>
            <w:r w:rsidRPr="00BD0404">
              <w:rPr>
                <w:rFonts w:eastAsiaTheme="minorEastAsia" w:hint="eastAsia"/>
                <w:lang w:eastAsia="zh-CN"/>
              </w:rPr>
              <w:t xml:space="preserve">potential update to support </w:t>
            </w:r>
            <w:r w:rsidRPr="00BD0404">
              <w:rPr>
                <w:lang w:eastAsia="zh-CN"/>
              </w:rPr>
              <w:t>PC5 security for emergency services</w:t>
            </w:r>
            <w:r w:rsidR="002F6C8C" w:rsidRPr="00BD0404">
              <w:rPr>
                <w:rFonts w:eastAsiaTheme="minorEastAsia" w:hint="eastAsia"/>
                <w:lang w:eastAsia="zh-CN"/>
              </w:rPr>
              <w:t xml:space="preserve"> (SA3 related)</w:t>
            </w:r>
          </w:p>
        </w:tc>
        <w:tc>
          <w:tcPr>
            <w:tcW w:w="1416" w:type="dxa"/>
          </w:tcPr>
          <w:p w14:paraId="75D57A80" w14:textId="77777777" w:rsidR="00656AA2" w:rsidRPr="00BD0404" w:rsidRDefault="00656AA2" w:rsidP="00656AA2">
            <w:pPr>
              <w:rPr>
                <w:rFonts w:eastAsiaTheme="minorEastAsia"/>
                <w:lang w:val="fr-FR" w:eastAsia="zh-CN"/>
              </w:rPr>
            </w:pPr>
            <w:r w:rsidRPr="00BD0404">
              <w:rPr>
                <w:rFonts w:eastAsiaTheme="minorEastAsia" w:hint="eastAsia"/>
                <w:lang w:val="fr-FR" w:eastAsia="zh-CN"/>
              </w:rPr>
              <w:lastRenderedPageBreak/>
              <w:t>24.554, 24.555 / CT1;</w:t>
            </w:r>
          </w:p>
          <w:p w14:paraId="3685032D" w14:textId="19C96548" w:rsidR="00477D37" w:rsidRPr="00BD0404" w:rsidRDefault="00656AA2" w:rsidP="00656AA2">
            <w:pPr>
              <w:rPr>
                <w:rFonts w:eastAsiaTheme="minorEastAsia"/>
                <w:lang w:val="fr-FR" w:eastAsia="zh-CN"/>
              </w:rPr>
            </w:pPr>
            <w:r w:rsidRPr="00BD0404">
              <w:rPr>
                <w:rFonts w:eastAsiaTheme="minorEastAsia" w:hint="eastAsia"/>
                <w:lang w:val="fr-FR" w:eastAsia="zh-CN"/>
              </w:rPr>
              <w:t>29.513, 29.525 / CT3</w:t>
            </w:r>
          </w:p>
        </w:tc>
      </w:tr>
      <w:tr w:rsidR="004277DC" w:rsidRPr="00BD0404" w14:paraId="61BF97FF" w14:textId="77777777" w:rsidTr="009C2B56">
        <w:tc>
          <w:tcPr>
            <w:tcW w:w="4220" w:type="dxa"/>
          </w:tcPr>
          <w:p w14:paraId="5B714E6D" w14:textId="772F64BF" w:rsidR="004277DC" w:rsidRPr="00BD0404" w:rsidRDefault="004277DC" w:rsidP="00652698">
            <w:pPr>
              <w:rPr>
                <w:lang w:val="en-US"/>
              </w:rPr>
            </w:pPr>
            <w:r w:rsidRPr="00BD0404">
              <w:rPr>
                <w:lang w:val="en-US"/>
              </w:rPr>
              <w:lastRenderedPageBreak/>
              <w:t xml:space="preserve">The following conclusions apply to Layer-2 </w:t>
            </w:r>
            <w:r w:rsidRPr="00BD0404">
              <w:rPr>
                <w:lang w:eastAsia="ko-KR"/>
              </w:rPr>
              <w:t>UE</w:t>
            </w:r>
            <w:r w:rsidRPr="00BD0404">
              <w:rPr>
                <w:rFonts w:hint="eastAsia"/>
                <w:lang w:eastAsia="zh-CN"/>
              </w:rPr>
              <w:t>-</w:t>
            </w:r>
            <w:r w:rsidRPr="00BD0404">
              <w:rPr>
                <w:lang w:eastAsia="ko-KR"/>
              </w:rPr>
              <w:lastRenderedPageBreak/>
              <w:t>to</w:t>
            </w:r>
            <w:r w:rsidRPr="00BD0404">
              <w:rPr>
                <w:rFonts w:hint="eastAsia"/>
                <w:lang w:eastAsia="zh-CN"/>
              </w:rPr>
              <w:t>-</w:t>
            </w:r>
            <w:r w:rsidRPr="00BD0404">
              <w:rPr>
                <w:lang w:eastAsia="ko-KR"/>
              </w:rPr>
              <w:t>Network Relaying:</w:t>
            </w:r>
          </w:p>
          <w:p w14:paraId="24DAA249" w14:textId="3E2A8C6C" w:rsidR="004277DC" w:rsidRPr="00BD0404" w:rsidRDefault="004277DC" w:rsidP="004277DC">
            <w:pPr>
              <w:pStyle w:val="B1"/>
              <w:rPr>
                <w:lang w:val="en-US"/>
              </w:rPr>
            </w:pPr>
            <w:r w:rsidRPr="00BD0404">
              <w:rPr>
                <w:lang w:val="en-US"/>
              </w:rPr>
              <w:t>-</w:t>
            </w:r>
            <w:r w:rsidRPr="00BD0404">
              <w:rPr>
                <w:lang w:val="en-US"/>
              </w:rPr>
              <w:tab/>
              <w:t>For a 5G ProSe Layer-2 UE-to-Network Relay to advertise its support of emergency service, the serving NG-RAN support of emergency services is required as the Remote UE may select a different PLMN from the Layer-2 Relay.</w:t>
            </w:r>
          </w:p>
          <w:p w14:paraId="72909991" w14:textId="77777777" w:rsidR="004277DC" w:rsidRPr="00BD0404" w:rsidRDefault="004277DC" w:rsidP="004277DC">
            <w:pPr>
              <w:pStyle w:val="EditorsNote"/>
              <w:rPr>
                <w:lang w:val="en-US"/>
              </w:rPr>
            </w:pPr>
            <w:r w:rsidRPr="00BD0404">
              <w:rPr>
                <w:lang w:eastAsia="zh-CN"/>
              </w:rPr>
              <w:t>Editor’s Note:</w:t>
            </w:r>
            <w:r w:rsidRPr="00BD0404">
              <w:rPr>
                <w:lang w:eastAsia="zh-CN"/>
              </w:rPr>
              <w:tab/>
              <w:t xml:space="preserve">When the L2 Relay UE advertise emergency RSC, whether the L2 Relay needs to check if its serving PLMN supports the relaying of emergency service is FFS.  </w:t>
            </w:r>
          </w:p>
          <w:p w14:paraId="306041B8" w14:textId="77777777" w:rsidR="004277DC" w:rsidRPr="00BD0404" w:rsidRDefault="004277DC" w:rsidP="004277DC">
            <w:pPr>
              <w:pStyle w:val="B1"/>
              <w:rPr>
                <w:lang w:eastAsia="zh-CN"/>
              </w:rPr>
            </w:pPr>
            <w:r w:rsidRPr="00BD0404">
              <w:rPr>
                <w:lang w:val="en-US"/>
              </w:rPr>
              <w:t>-</w:t>
            </w:r>
            <w:r w:rsidRPr="00BD0404">
              <w:rPr>
                <w:lang w:val="en-US"/>
              </w:rPr>
              <w:tab/>
            </w:r>
            <w:r w:rsidRPr="00BD0404">
              <w:rPr>
                <w:lang w:eastAsia="zh-CN"/>
              </w:rPr>
              <w:t>A 5G ProSe Layer-2 Remote UE will set its RRC establishment cause to "emergency" when connected from RRC_IDLE.</w:t>
            </w:r>
          </w:p>
          <w:p w14:paraId="77C5F4DA" w14:textId="77777777" w:rsidR="004277DC" w:rsidRPr="00BD0404" w:rsidRDefault="004277DC" w:rsidP="004277DC">
            <w:pPr>
              <w:pStyle w:val="B1"/>
            </w:pPr>
            <w:r w:rsidRPr="00BD0404">
              <w:t>-</w:t>
            </w:r>
            <w:r w:rsidRPr="00BD0404">
              <w:tab/>
              <w:t>When NG-RAN receives an emergency RRC establishment from a 5G ProSe Layer-2 Remote UE it may need to direct the initial UE message towards its PLMN as in legacy.</w:t>
            </w:r>
          </w:p>
          <w:p w14:paraId="004F3434" w14:textId="77777777" w:rsidR="004277DC" w:rsidRPr="00BD0404" w:rsidRDefault="004277DC" w:rsidP="004277DC">
            <w:pPr>
              <w:pStyle w:val="B1"/>
            </w:pPr>
            <w:r w:rsidRPr="00BD0404">
              <w:rPr>
                <w:lang w:val="en-US"/>
              </w:rPr>
              <w:t>-</w:t>
            </w:r>
            <w:r w:rsidRPr="00BD0404">
              <w:rPr>
                <w:lang w:val="en-US"/>
              </w:rPr>
              <w:tab/>
              <w:t>To ensure</w:t>
            </w:r>
            <w:r w:rsidRPr="00BD0404">
              <w:t xml:space="preserve"> the prioritized handling of the emergency service for the L2 Remote UE, the L2 Relay UE needs to get prioritized handling in the L2 Relay UE’s serving AMF to be exempted e.g., from congestion control for this L2 Relay UE, if the L2 Relay is in CM-CONNECTED.</w:t>
            </w:r>
          </w:p>
          <w:p w14:paraId="4E3CCA46" w14:textId="77777777" w:rsidR="004277DC" w:rsidRPr="00BD0404" w:rsidRDefault="004277DC" w:rsidP="004277DC">
            <w:pPr>
              <w:pStyle w:val="EditorsNote"/>
              <w:rPr>
                <w:lang w:eastAsia="zh-CN"/>
              </w:rPr>
            </w:pPr>
            <w:r w:rsidRPr="00BD0404">
              <w:rPr>
                <w:lang w:eastAsia="zh-CN"/>
              </w:rPr>
              <w:t>Editor’s Note:</w:t>
            </w:r>
            <w:r w:rsidRPr="00BD0404">
              <w:rPr>
                <w:lang w:eastAsia="zh-CN"/>
              </w:rPr>
              <w:tab/>
              <w:t>How the 5G ProSe Layer-2 Relay UE’s serving AMF get the information that the Relay is involved in emergency service from a Remote UE is FFS.</w:t>
            </w:r>
          </w:p>
          <w:p w14:paraId="412361EB" w14:textId="79925CAB" w:rsidR="004277DC" w:rsidRPr="00BD0404" w:rsidRDefault="004277DC" w:rsidP="004277DC">
            <w:pPr>
              <w:rPr>
                <w:rFonts w:eastAsiaTheme="minorEastAsia"/>
                <w:lang w:eastAsia="ko-KR"/>
              </w:rPr>
            </w:pPr>
          </w:p>
        </w:tc>
        <w:tc>
          <w:tcPr>
            <w:tcW w:w="4218" w:type="dxa"/>
          </w:tcPr>
          <w:p w14:paraId="1F1CD86E" w14:textId="17A18F9C" w:rsidR="004277DC" w:rsidRPr="00BD0404" w:rsidRDefault="00596CDD" w:rsidP="00596CDD">
            <w:pPr>
              <w:pStyle w:val="B1"/>
              <w:rPr>
                <w:rFonts w:eastAsiaTheme="minorEastAsia"/>
                <w:lang w:val="fr-FR" w:eastAsia="zh-CN"/>
              </w:rPr>
            </w:pPr>
            <w:r w:rsidRPr="00BD0404">
              <w:rPr>
                <w:rFonts w:eastAsiaTheme="minorEastAsia" w:hint="eastAsia"/>
                <w:lang w:val="fr-FR" w:eastAsia="zh-CN"/>
              </w:rPr>
              <w:lastRenderedPageBreak/>
              <w:t>-</w:t>
            </w:r>
            <w:r w:rsidRPr="00BD0404">
              <w:rPr>
                <w:lang w:eastAsia="zh-CN"/>
              </w:rPr>
              <w:tab/>
            </w:r>
            <w:r w:rsidRPr="00BD0404">
              <w:rPr>
                <w:rFonts w:eastAsiaTheme="minorEastAsia" w:hint="eastAsia"/>
                <w:lang w:eastAsia="zh-CN"/>
              </w:rPr>
              <w:t>possible update to</w:t>
            </w:r>
            <w:r w:rsidRPr="00BD0404">
              <w:rPr>
                <w:rFonts w:eastAsiaTheme="minorEastAsia" w:hint="eastAsia"/>
                <w:lang w:val="fr-FR" w:eastAsia="zh-CN"/>
              </w:rPr>
              <w:t xml:space="preserve"> </w:t>
            </w:r>
            <w:r w:rsidR="00652698" w:rsidRPr="00BD0404">
              <w:rPr>
                <w:rFonts w:eastAsiaTheme="minorEastAsia" w:hint="eastAsia"/>
                <w:lang w:val="fr-FR" w:eastAsia="zh-CN"/>
              </w:rPr>
              <w:t>support r</w:t>
            </w:r>
            <w:r w:rsidR="00652698" w:rsidRPr="00BD0404">
              <w:rPr>
                <w:rFonts w:eastAsiaTheme="minorEastAsia"/>
                <w:lang w:val="fr-FR" w:eastAsia="zh-CN"/>
              </w:rPr>
              <w:t xml:space="preserve">emote UE </w:t>
            </w:r>
            <w:r w:rsidR="00652698" w:rsidRPr="00BD0404">
              <w:rPr>
                <w:rFonts w:eastAsiaTheme="minorEastAsia"/>
                <w:lang w:val="fr-FR" w:eastAsia="zh-CN"/>
              </w:rPr>
              <w:lastRenderedPageBreak/>
              <w:t>select</w:t>
            </w:r>
            <w:r w:rsidR="00652698" w:rsidRPr="00BD0404">
              <w:rPr>
                <w:rFonts w:eastAsiaTheme="minorEastAsia" w:hint="eastAsia"/>
                <w:lang w:val="fr-FR" w:eastAsia="zh-CN"/>
              </w:rPr>
              <w:t>ing</w:t>
            </w:r>
            <w:r w:rsidR="00652698" w:rsidRPr="00BD0404">
              <w:rPr>
                <w:rFonts w:eastAsiaTheme="minorEastAsia"/>
                <w:lang w:val="fr-FR" w:eastAsia="zh-CN"/>
              </w:rPr>
              <w:t xml:space="preserve"> a different PLMN from </w:t>
            </w:r>
            <w:r w:rsidR="00652698" w:rsidRPr="00BD0404">
              <w:rPr>
                <w:rFonts w:eastAsiaTheme="minorEastAsia" w:hint="eastAsia"/>
                <w:lang w:val="fr-FR" w:eastAsia="zh-CN"/>
              </w:rPr>
              <w:t>that serving the 5G ProSe</w:t>
            </w:r>
            <w:r w:rsidR="00652698" w:rsidRPr="00BD0404">
              <w:rPr>
                <w:rFonts w:eastAsiaTheme="minorEastAsia"/>
                <w:lang w:val="fr-FR" w:eastAsia="zh-CN"/>
              </w:rPr>
              <w:t xml:space="preserve"> </w:t>
            </w:r>
            <w:r w:rsidR="00652698" w:rsidRPr="00BD0404">
              <w:rPr>
                <w:rFonts w:eastAsiaTheme="minorEastAsia" w:hint="eastAsia"/>
                <w:lang w:val="fr-FR" w:eastAsia="zh-CN"/>
              </w:rPr>
              <w:t>l</w:t>
            </w:r>
            <w:r w:rsidR="00652698" w:rsidRPr="00BD0404">
              <w:rPr>
                <w:rFonts w:eastAsiaTheme="minorEastAsia"/>
                <w:lang w:val="fr-FR" w:eastAsia="zh-CN"/>
              </w:rPr>
              <w:t>ayer-2 UE-to-</w:t>
            </w:r>
            <w:r w:rsidR="00652698" w:rsidRPr="00BD0404">
              <w:rPr>
                <w:rFonts w:eastAsiaTheme="minorEastAsia" w:hint="eastAsia"/>
                <w:lang w:val="fr-FR" w:eastAsia="zh-CN"/>
              </w:rPr>
              <w:t>n</w:t>
            </w:r>
            <w:r w:rsidR="00652698" w:rsidRPr="00BD0404">
              <w:rPr>
                <w:rFonts w:eastAsiaTheme="minorEastAsia"/>
                <w:lang w:val="fr-FR" w:eastAsia="zh-CN"/>
              </w:rPr>
              <w:t xml:space="preserve">etwork </w:t>
            </w:r>
            <w:r w:rsidR="00652698" w:rsidRPr="00BD0404">
              <w:rPr>
                <w:rFonts w:eastAsiaTheme="minorEastAsia" w:hint="eastAsia"/>
                <w:lang w:val="fr-FR" w:eastAsia="zh-CN"/>
              </w:rPr>
              <w:t>r</w:t>
            </w:r>
            <w:r w:rsidR="00652698" w:rsidRPr="00BD0404">
              <w:rPr>
                <w:rFonts w:eastAsiaTheme="minorEastAsia"/>
                <w:lang w:val="fr-FR" w:eastAsia="zh-CN"/>
              </w:rPr>
              <w:t>elay</w:t>
            </w:r>
            <w:r w:rsidR="00652698" w:rsidRPr="00BD0404">
              <w:rPr>
                <w:rFonts w:eastAsiaTheme="minorEastAsia" w:hint="eastAsia"/>
                <w:lang w:val="fr-FR" w:eastAsia="zh-CN"/>
              </w:rPr>
              <w:t xml:space="preserve"> UE for </w:t>
            </w:r>
            <w:r w:rsidR="00652698" w:rsidRPr="00BD0404">
              <w:rPr>
                <w:rFonts w:eastAsiaTheme="minorEastAsia"/>
                <w:lang w:val="fr-FR" w:eastAsia="zh-CN"/>
              </w:rPr>
              <w:t>emergency services</w:t>
            </w:r>
          </w:p>
          <w:p w14:paraId="05703929" w14:textId="747F3328" w:rsidR="00652698" w:rsidRPr="00BD0404" w:rsidRDefault="00596CDD" w:rsidP="00596CDD">
            <w:pPr>
              <w:pStyle w:val="B1"/>
              <w:rPr>
                <w:rFonts w:eastAsiaTheme="minorEastAsia"/>
                <w:lang w:val="fr-FR" w:eastAsia="zh-CN"/>
              </w:rPr>
            </w:pPr>
            <w:r w:rsidRPr="00BD0404">
              <w:rPr>
                <w:rFonts w:eastAsiaTheme="minorEastAsia" w:hint="eastAsia"/>
                <w:lang w:val="fr-FR" w:eastAsia="zh-CN"/>
              </w:rPr>
              <w:t>-</w:t>
            </w:r>
            <w:r w:rsidRPr="00BD0404">
              <w:rPr>
                <w:lang w:eastAsia="zh-CN"/>
              </w:rPr>
              <w:tab/>
            </w:r>
            <w:r w:rsidRPr="00BD0404">
              <w:rPr>
                <w:rFonts w:eastAsiaTheme="minorEastAsia" w:hint="eastAsia"/>
                <w:lang w:eastAsia="zh-CN"/>
              </w:rPr>
              <w:t xml:space="preserve">possible update to support </w:t>
            </w:r>
            <w:r w:rsidRPr="00BD0404">
              <w:t xml:space="preserve">prioritized handling of the emergency service for </w:t>
            </w:r>
            <w:r w:rsidRPr="00BD0404">
              <w:rPr>
                <w:rFonts w:eastAsiaTheme="minorEastAsia" w:hint="eastAsia"/>
                <w:lang w:eastAsia="zh-CN"/>
              </w:rPr>
              <w:t>r</w:t>
            </w:r>
            <w:r w:rsidRPr="00BD0404">
              <w:t>emote UE</w:t>
            </w:r>
          </w:p>
        </w:tc>
        <w:tc>
          <w:tcPr>
            <w:tcW w:w="1416" w:type="dxa"/>
          </w:tcPr>
          <w:p w14:paraId="4E6CCF07" w14:textId="2C0F24AC" w:rsidR="00596CDD" w:rsidRPr="00BD0404" w:rsidRDefault="00596CDD" w:rsidP="00596CDD">
            <w:pPr>
              <w:rPr>
                <w:rFonts w:eastAsiaTheme="minorEastAsia"/>
                <w:lang w:val="fr-FR" w:eastAsia="zh-CN"/>
              </w:rPr>
            </w:pPr>
            <w:r w:rsidRPr="00BD0404">
              <w:rPr>
                <w:rFonts w:eastAsiaTheme="minorEastAsia" w:hint="eastAsia"/>
                <w:lang w:val="fr-FR" w:eastAsia="zh-CN"/>
              </w:rPr>
              <w:lastRenderedPageBreak/>
              <w:t xml:space="preserve">24.554, 23.122 </w:t>
            </w:r>
            <w:r w:rsidRPr="00BD0404">
              <w:rPr>
                <w:rFonts w:eastAsiaTheme="minorEastAsia" w:hint="eastAsia"/>
                <w:lang w:val="fr-FR" w:eastAsia="zh-CN"/>
              </w:rPr>
              <w:lastRenderedPageBreak/>
              <w:t>/ CT1</w:t>
            </w:r>
          </w:p>
          <w:p w14:paraId="3D4D83A1" w14:textId="77777777" w:rsidR="004277DC" w:rsidRPr="00BD0404" w:rsidRDefault="004277DC" w:rsidP="00090FA7">
            <w:pPr>
              <w:rPr>
                <w:rFonts w:eastAsiaTheme="minorEastAsia"/>
                <w:lang w:val="fr-FR" w:eastAsia="zh-CN"/>
              </w:rPr>
            </w:pPr>
          </w:p>
        </w:tc>
      </w:tr>
      <w:tr w:rsidR="004277DC" w:rsidRPr="00BD0404" w14:paraId="3B44C5A1" w14:textId="77777777" w:rsidTr="009C2B56">
        <w:tc>
          <w:tcPr>
            <w:tcW w:w="4220" w:type="dxa"/>
          </w:tcPr>
          <w:p w14:paraId="1BBA6E58" w14:textId="77777777" w:rsidR="004277DC" w:rsidRPr="00BD0404" w:rsidRDefault="004277DC" w:rsidP="00F561F0">
            <w:r w:rsidRPr="00BD0404">
              <w:rPr>
                <w:lang w:val="en-US"/>
              </w:rPr>
              <w:lastRenderedPageBreak/>
              <w:t xml:space="preserve">The following conclusions apply to Layer-3 </w:t>
            </w:r>
            <w:r w:rsidRPr="00BD0404">
              <w:rPr>
                <w:lang w:eastAsia="ko-KR"/>
              </w:rPr>
              <w:t>UE</w:t>
            </w:r>
            <w:r w:rsidRPr="00BD0404">
              <w:rPr>
                <w:rFonts w:hint="eastAsia"/>
                <w:lang w:eastAsia="zh-CN"/>
              </w:rPr>
              <w:t>-</w:t>
            </w:r>
            <w:r w:rsidRPr="00BD0404">
              <w:rPr>
                <w:lang w:eastAsia="ko-KR"/>
              </w:rPr>
              <w:t>to</w:t>
            </w:r>
            <w:r w:rsidRPr="00BD0404">
              <w:rPr>
                <w:rFonts w:hint="eastAsia"/>
                <w:lang w:eastAsia="zh-CN"/>
              </w:rPr>
              <w:t>-</w:t>
            </w:r>
            <w:r w:rsidRPr="00BD0404">
              <w:rPr>
                <w:lang w:eastAsia="ko-KR"/>
              </w:rPr>
              <w:t>Network Relaying:</w:t>
            </w:r>
          </w:p>
          <w:p w14:paraId="5A27F072" w14:textId="77777777" w:rsidR="004277DC" w:rsidRPr="00BD0404" w:rsidRDefault="004277DC" w:rsidP="004277DC">
            <w:pPr>
              <w:pStyle w:val="B1"/>
              <w:rPr>
                <w:lang w:eastAsia="zh-CN"/>
              </w:rPr>
            </w:pPr>
            <w:r w:rsidRPr="00BD0404">
              <w:rPr>
                <w:lang w:eastAsia="ko-KR"/>
              </w:rPr>
              <w:t>-</w:t>
            </w:r>
            <w:r w:rsidRPr="00BD0404">
              <w:rPr>
                <w:lang w:eastAsia="ko-KR"/>
              </w:rPr>
              <w:tab/>
            </w:r>
            <w:r w:rsidRPr="00BD0404">
              <w:rPr>
                <w:lang w:eastAsia="zh-CN"/>
              </w:rPr>
              <w:t>A 5G ProSe Layer-3 UE-to-Network Relay participates the relay discovery procedure for emergency service only when it receives the Emergency Service Support indicator in Registration Accept.</w:t>
            </w:r>
          </w:p>
          <w:p w14:paraId="49403462" w14:textId="77777777" w:rsidR="004277DC" w:rsidRPr="00BD0404" w:rsidRDefault="004277DC" w:rsidP="004277DC">
            <w:pPr>
              <w:pStyle w:val="B1"/>
              <w:rPr>
                <w:lang w:eastAsia="zh-CN"/>
              </w:rPr>
            </w:pPr>
            <w:r w:rsidRPr="00BD0404">
              <w:rPr>
                <w:lang w:val="en-US"/>
              </w:rPr>
              <w:t>-</w:t>
            </w:r>
            <w:r w:rsidRPr="00BD0404">
              <w:rPr>
                <w:lang w:val="en-US"/>
              </w:rPr>
              <w:tab/>
              <w:t xml:space="preserve">The emergency number(s) may be preconfigured in the 5G ProSe Remote UE </w:t>
            </w:r>
          </w:p>
          <w:p w14:paraId="3F266DD1" w14:textId="72006CB3" w:rsidR="004277DC" w:rsidRPr="00BD0404" w:rsidRDefault="004277DC" w:rsidP="004277DC">
            <w:pPr>
              <w:pStyle w:val="EditorsNote"/>
              <w:rPr>
                <w:lang w:val="en-US"/>
              </w:rPr>
            </w:pPr>
            <w:bookmarkStart w:id="5" w:name="_Hlk116416945"/>
            <w:r w:rsidRPr="00BD0404">
              <w:rPr>
                <w:lang w:eastAsia="zh-CN"/>
              </w:rPr>
              <w:t>Editor’s Note:</w:t>
            </w:r>
            <w:r w:rsidRPr="00BD0404">
              <w:rPr>
                <w:lang w:eastAsia="zh-CN"/>
              </w:rPr>
              <w:tab/>
              <w:t>It is FFS if the Remote UE can obtain the local emergency number(s) from the Relay.</w:t>
            </w:r>
          </w:p>
          <w:bookmarkEnd w:id="5"/>
          <w:p w14:paraId="404FB914" w14:textId="77777777" w:rsidR="004277DC" w:rsidRPr="00BD0404" w:rsidRDefault="004277DC" w:rsidP="004277DC">
            <w:pPr>
              <w:pStyle w:val="B1"/>
              <w:rPr>
                <w:lang w:val="en-US"/>
              </w:rPr>
            </w:pPr>
            <w:r w:rsidRPr="00BD0404">
              <w:rPr>
                <w:lang w:val="en-US"/>
              </w:rPr>
              <w:t>-</w:t>
            </w:r>
            <w:r w:rsidRPr="00BD0404">
              <w:rPr>
                <w:lang w:val="en-US"/>
              </w:rPr>
              <w:tab/>
              <w:t>For Layer-3 UE to Network Relaying, the Remote UE may obtain P-CSCF address from the Relay UE via DHCP or may be preconfigured with P-CSCF address.</w:t>
            </w:r>
          </w:p>
          <w:p w14:paraId="4D7BF90D" w14:textId="15570139" w:rsidR="004277DC" w:rsidRPr="00BD0404" w:rsidRDefault="004277DC" w:rsidP="004277DC">
            <w:pPr>
              <w:pStyle w:val="NO"/>
            </w:pPr>
            <w:r w:rsidRPr="00BD0404">
              <w:rPr>
                <w:lang w:val="en-US"/>
              </w:rPr>
              <w:t>NOTE 2:</w:t>
            </w:r>
            <w:r w:rsidRPr="00BD0404">
              <w:rPr>
                <w:lang w:val="en-US"/>
              </w:rPr>
              <w:tab/>
              <w:t>Remote UE obtaining P-CSCF address via DHCP is specified in clause</w:t>
            </w:r>
            <w:r w:rsidRPr="00BD0404">
              <w:t> </w:t>
            </w:r>
            <w:r w:rsidRPr="00BD0404">
              <w:rPr>
                <w:lang w:val="en-US"/>
              </w:rPr>
              <w:t xml:space="preserve">14A.2.1 of </w:t>
            </w:r>
            <w:r w:rsidRPr="00BD0404">
              <w:t>TS 24.379 [26].</w:t>
            </w:r>
          </w:p>
          <w:p w14:paraId="280E37D3" w14:textId="77777777" w:rsidR="004277DC" w:rsidRPr="00BD0404" w:rsidRDefault="004277DC" w:rsidP="004277DC">
            <w:pPr>
              <w:pStyle w:val="B1"/>
            </w:pPr>
            <w:r w:rsidRPr="00BD0404">
              <w:t>-</w:t>
            </w:r>
            <w:r w:rsidRPr="00BD0404">
              <w:tab/>
            </w:r>
            <w:r w:rsidRPr="00BD0404">
              <w:rPr>
                <w:lang w:eastAsia="en-US"/>
              </w:rPr>
              <w:t xml:space="preserve">A Layer-3 UE-to-Network Relay sets up or modifies an emergency PDU session to </w:t>
            </w:r>
            <w:r w:rsidRPr="00BD0404">
              <w:rPr>
                <w:lang w:eastAsia="en-US"/>
              </w:rPr>
              <w:lastRenderedPageBreak/>
              <w:t>support the Remote UE’s emergency service</w:t>
            </w:r>
            <w:r w:rsidRPr="00BD0404">
              <w:t xml:space="preserve"> </w:t>
            </w:r>
          </w:p>
          <w:p w14:paraId="448053CC" w14:textId="77777777" w:rsidR="004277DC" w:rsidRPr="00BD0404" w:rsidRDefault="004277DC" w:rsidP="004277DC">
            <w:pPr>
              <w:pStyle w:val="EditorsNote"/>
            </w:pPr>
            <w:r w:rsidRPr="00BD0404">
              <w:t>Editor’s Note:</w:t>
            </w:r>
            <w:r w:rsidRPr="00BD0404">
              <w:tab/>
              <w:t>It is FFS whether the an emergency PDU Session of Layer-3 Relay UE can be used to transmit the Layer-3 Remote UE’s emergency service and the Layer-3 Relay UE’s emergency service simultaneously, whether a Remote UEs emergency session should be terminated in favour of an emergency session from the Relay UE or Layer-3 Relay UE is allowed to have 2 emergency PDU sessions (one is for relaying Remote UE emergency services and the other for Relay UE its own emergency services).</w:t>
            </w:r>
          </w:p>
          <w:p w14:paraId="0A1B9127" w14:textId="77777777" w:rsidR="004277DC" w:rsidRPr="00BD0404" w:rsidRDefault="004277DC" w:rsidP="004277DC">
            <w:pPr>
              <w:pStyle w:val="B1"/>
              <w:rPr>
                <w:lang w:eastAsia="zh-CN"/>
              </w:rPr>
            </w:pPr>
            <w:r w:rsidRPr="00BD0404">
              <w:rPr>
                <w:lang w:eastAsia="zh-CN"/>
              </w:rPr>
              <w:t>-</w:t>
            </w:r>
            <w:r w:rsidRPr="00BD0404">
              <w:rPr>
                <w:lang w:eastAsia="zh-CN"/>
              </w:rPr>
              <w:tab/>
              <w:t>A 5G ProSe Layer-3 Remote UE should attempt to use 5G ProSe Communication via 5G ProSe Layer-3 UE-to-Network Relay without N3IWF procedures before attempting to establish an emergency PDU Session via 5G ProSe Layer-3 UE-to-Network Relay with N3IWF support.</w:t>
            </w:r>
          </w:p>
          <w:p w14:paraId="5E9C490D" w14:textId="77777777" w:rsidR="004277DC" w:rsidRPr="00BD0404" w:rsidRDefault="004277DC" w:rsidP="004277DC">
            <w:pPr>
              <w:pStyle w:val="B1"/>
              <w:rPr>
                <w:lang w:eastAsia="zh-CN"/>
              </w:rPr>
            </w:pPr>
            <w:r w:rsidRPr="00BD0404">
              <w:rPr>
                <w:rFonts w:hint="eastAsia"/>
                <w:lang w:eastAsia="zh-CN"/>
              </w:rPr>
              <w:t>-</w:t>
            </w:r>
            <w:r w:rsidRPr="00BD0404">
              <w:rPr>
                <w:rFonts w:hint="eastAsia"/>
                <w:lang w:eastAsia="zh-CN"/>
              </w:rPr>
              <w:tab/>
            </w:r>
            <w:r w:rsidRPr="00BD0404">
              <w:rPr>
                <w:lang w:eastAsia="zh-CN"/>
              </w:rPr>
              <w:t xml:space="preserve">The </w:t>
            </w:r>
            <w:r w:rsidRPr="00BD0404">
              <w:t>5G ProSe Layer-3 UE-to-Network Remote UE</w:t>
            </w:r>
            <w:r w:rsidRPr="00BD0404">
              <w:rPr>
                <w:lang w:eastAsia="zh-CN"/>
              </w:rPr>
              <w:t xml:space="preserve"> </w:t>
            </w:r>
            <w:r w:rsidRPr="00BD0404">
              <w:t>set the access type to NG-RAN via 5G ProSe Layer-3 UE-to-Network Relay to P-CSCF</w:t>
            </w:r>
            <w:r w:rsidRPr="00BD0404">
              <w:rPr>
                <w:lang w:eastAsia="zh-CN"/>
              </w:rPr>
              <w:t>.</w:t>
            </w:r>
          </w:p>
          <w:p w14:paraId="10E1921B" w14:textId="77777777" w:rsidR="004277DC" w:rsidRPr="00BD0404" w:rsidRDefault="004277DC" w:rsidP="004277DC">
            <w:pPr>
              <w:pStyle w:val="NO"/>
              <w:rPr>
                <w:rFonts w:eastAsiaTheme="minorEastAsia"/>
                <w:lang w:val="en-US" w:eastAsia="zh-CN"/>
              </w:rPr>
            </w:pPr>
            <w:r w:rsidRPr="00BD0404">
              <w:rPr>
                <w:lang w:val="en-US"/>
              </w:rPr>
              <w:t>NOTE 3:</w:t>
            </w:r>
            <w:r w:rsidRPr="00BD0404">
              <w:rPr>
                <w:lang w:val="en-US"/>
              </w:rPr>
              <w:tab/>
              <w:t>This access type indication is required for all IMS services and is not specific for emergency service. It will be introduced by CT1 WG.</w:t>
            </w:r>
          </w:p>
          <w:p w14:paraId="51175250" w14:textId="46A66D7B" w:rsidR="004277DC" w:rsidRPr="00BD0404" w:rsidRDefault="004277DC" w:rsidP="004277DC">
            <w:pPr>
              <w:rPr>
                <w:rFonts w:eastAsiaTheme="minorEastAsia"/>
                <w:lang w:eastAsia="zh-CN"/>
              </w:rPr>
            </w:pPr>
          </w:p>
        </w:tc>
        <w:tc>
          <w:tcPr>
            <w:tcW w:w="4218" w:type="dxa"/>
          </w:tcPr>
          <w:p w14:paraId="6708E3AE" w14:textId="77777777" w:rsidR="00A21393" w:rsidRPr="00BD0404" w:rsidRDefault="00A21393" w:rsidP="00F561F0">
            <w:pPr>
              <w:pStyle w:val="B1"/>
              <w:rPr>
                <w:rFonts w:eastAsiaTheme="minorEastAsia"/>
                <w:lang w:eastAsia="zh-CN"/>
              </w:rPr>
            </w:pPr>
            <w:r w:rsidRPr="00BD0404">
              <w:rPr>
                <w:rFonts w:eastAsiaTheme="minorEastAsia" w:hint="eastAsia"/>
                <w:lang w:eastAsia="zh-CN"/>
              </w:rPr>
              <w:lastRenderedPageBreak/>
              <w:t>-</w:t>
            </w:r>
            <w:r w:rsidRPr="00BD0404">
              <w:rPr>
                <w:lang w:eastAsia="zh-CN"/>
              </w:rPr>
              <w:tab/>
            </w:r>
            <w:r w:rsidRPr="00BD0404">
              <w:rPr>
                <w:rFonts w:eastAsiaTheme="minorEastAsia" w:hint="eastAsia"/>
                <w:lang w:eastAsia="zh-CN"/>
              </w:rPr>
              <w:t xml:space="preserve">support the </w:t>
            </w:r>
            <w:r w:rsidRPr="00BD0404">
              <w:rPr>
                <w:rFonts w:eastAsiaTheme="minorEastAsia" w:hint="eastAsia"/>
                <w:lang w:val="fr-FR" w:eastAsia="zh-CN"/>
              </w:rPr>
              <w:t>5G ProSe</w:t>
            </w:r>
            <w:r w:rsidRPr="00BD0404">
              <w:rPr>
                <w:rFonts w:eastAsiaTheme="minorEastAsia"/>
                <w:lang w:val="fr-FR" w:eastAsia="zh-CN"/>
              </w:rPr>
              <w:t xml:space="preserve"> </w:t>
            </w:r>
            <w:r w:rsidRPr="00BD0404">
              <w:rPr>
                <w:rFonts w:eastAsiaTheme="minorEastAsia" w:hint="eastAsia"/>
                <w:lang w:val="fr-FR" w:eastAsia="zh-CN"/>
              </w:rPr>
              <w:t>l</w:t>
            </w:r>
            <w:r w:rsidRPr="00BD0404">
              <w:rPr>
                <w:rFonts w:eastAsiaTheme="minorEastAsia"/>
                <w:lang w:val="fr-FR" w:eastAsia="zh-CN"/>
              </w:rPr>
              <w:t>ayer-</w:t>
            </w:r>
            <w:r w:rsidRPr="00BD0404">
              <w:rPr>
                <w:rFonts w:eastAsiaTheme="minorEastAsia" w:hint="eastAsia"/>
                <w:lang w:val="fr-FR" w:eastAsia="zh-CN"/>
              </w:rPr>
              <w:t>3</w:t>
            </w:r>
            <w:r w:rsidRPr="00BD0404">
              <w:rPr>
                <w:rFonts w:eastAsiaTheme="minorEastAsia"/>
                <w:lang w:val="fr-FR" w:eastAsia="zh-CN"/>
              </w:rPr>
              <w:t xml:space="preserve"> UE-to-</w:t>
            </w:r>
            <w:r w:rsidRPr="00BD0404">
              <w:rPr>
                <w:rFonts w:eastAsiaTheme="minorEastAsia" w:hint="eastAsia"/>
                <w:lang w:val="fr-FR" w:eastAsia="zh-CN"/>
              </w:rPr>
              <w:t>n</w:t>
            </w:r>
            <w:r w:rsidRPr="00BD0404">
              <w:rPr>
                <w:rFonts w:eastAsiaTheme="minorEastAsia"/>
                <w:lang w:val="fr-FR" w:eastAsia="zh-CN"/>
              </w:rPr>
              <w:t xml:space="preserve">etwork </w:t>
            </w:r>
            <w:r w:rsidRPr="00BD0404">
              <w:rPr>
                <w:rFonts w:eastAsiaTheme="minorEastAsia" w:hint="eastAsia"/>
                <w:lang w:val="fr-FR" w:eastAsia="zh-CN"/>
              </w:rPr>
              <w:t>r</w:t>
            </w:r>
            <w:r w:rsidRPr="00BD0404">
              <w:rPr>
                <w:rFonts w:eastAsiaTheme="minorEastAsia"/>
                <w:lang w:val="fr-FR" w:eastAsia="zh-CN"/>
              </w:rPr>
              <w:t>elay</w:t>
            </w:r>
            <w:r w:rsidRPr="00BD0404">
              <w:rPr>
                <w:rFonts w:eastAsiaTheme="minorEastAsia" w:hint="eastAsia"/>
                <w:lang w:val="fr-FR" w:eastAsia="zh-CN"/>
              </w:rPr>
              <w:t xml:space="preserve"> UE</w:t>
            </w:r>
            <w:r w:rsidRPr="00BD0404">
              <w:rPr>
                <w:lang w:eastAsia="en-US"/>
              </w:rPr>
              <w:t xml:space="preserve"> </w:t>
            </w:r>
            <w:r w:rsidRPr="00BD0404">
              <w:rPr>
                <w:rFonts w:eastAsiaTheme="minorEastAsia" w:hint="eastAsia"/>
                <w:lang w:eastAsia="zh-CN"/>
              </w:rPr>
              <w:t>establishing</w:t>
            </w:r>
            <w:r w:rsidRPr="00BD0404">
              <w:rPr>
                <w:lang w:eastAsia="en-US"/>
              </w:rPr>
              <w:t xml:space="preserve"> or modif</w:t>
            </w:r>
            <w:r w:rsidRPr="00BD0404">
              <w:rPr>
                <w:rFonts w:eastAsiaTheme="minorEastAsia" w:hint="eastAsia"/>
                <w:lang w:eastAsia="zh-CN"/>
              </w:rPr>
              <w:t>ying</w:t>
            </w:r>
            <w:r w:rsidRPr="00BD0404">
              <w:rPr>
                <w:lang w:eastAsia="en-US"/>
              </w:rPr>
              <w:t xml:space="preserve"> an emergency PDU session to support the </w:t>
            </w:r>
            <w:r w:rsidRPr="00BD0404">
              <w:rPr>
                <w:rFonts w:eastAsiaTheme="minorEastAsia" w:hint="eastAsia"/>
                <w:lang w:eastAsia="zh-CN"/>
              </w:rPr>
              <w:t>r</w:t>
            </w:r>
            <w:r w:rsidRPr="00BD0404">
              <w:rPr>
                <w:lang w:eastAsia="en-US"/>
              </w:rPr>
              <w:t>emote UE</w:t>
            </w:r>
            <w:r w:rsidRPr="00BD0404">
              <w:rPr>
                <w:rFonts w:eastAsiaTheme="minorEastAsia" w:hint="eastAsia"/>
                <w:lang w:eastAsia="zh-CN"/>
              </w:rPr>
              <w:t>'</w:t>
            </w:r>
            <w:r w:rsidRPr="00BD0404">
              <w:rPr>
                <w:lang w:eastAsia="en-US"/>
              </w:rPr>
              <w:t>s emergency service</w:t>
            </w:r>
          </w:p>
          <w:p w14:paraId="06BDB117" w14:textId="45D69FD4" w:rsidR="00A21393" w:rsidRPr="00BD0404" w:rsidRDefault="00F561F0" w:rsidP="00A464C9">
            <w:pPr>
              <w:pStyle w:val="B1"/>
              <w:rPr>
                <w:rFonts w:eastAsiaTheme="minorEastAsia"/>
                <w:lang w:eastAsia="zh-CN"/>
              </w:rPr>
            </w:pPr>
            <w:r w:rsidRPr="00BD0404">
              <w:rPr>
                <w:rFonts w:eastAsiaTheme="minorEastAsia" w:hint="eastAsia"/>
                <w:lang w:eastAsia="zh-CN"/>
              </w:rPr>
              <w:t>-</w:t>
            </w:r>
            <w:r w:rsidRPr="00BD0404">
              <w:rPr>
                <w:lang w:eastAsia="zh-CN"/>
              </w:rPr>
              <w:tab/>
            </w:r>
            <w:r w:rsidRPr="00BD0404">
              <w:rPr>
                <w:rFonts w:eastAsiaTheme="minorEastAsia" w:hint="eastAsia"/>
                <w:lang w:eastAsia="zh-CN"/>
              </w:rPr>
              <w:t xml:space="preserve">possible update to support </w:t>
            </w:r>
            <w:r w:rsidR="00AA0783" w:rsidRPr="00BD0404">
              <w:rPr>
                <w:rFonts w:eastAsiaTheme="minorEastAsia" w:hint="eastAsia"/>
                <w:lang w:val="en-US" w:eastAsia="zh-CN"/>
              </w:rPr>
              <w:t>remote UE obtaining</w:t>
            </w:r>
            <w:r w:rsidR="00AA0783" w:rsidRPr="00BD0404">
              <w:rPr>
                <w:lang w:val="en-US"/>
              </w:rPr>
              <w:t xml:space="preserve"> </w:t>
            </w:r>
            <w:r w:rsidR="00AA0783" w:rsidRPr="00BD0404">
              <w:rPr>
                <w:rFonts w:eastAsiaTheme="minorEastAsia" w:hint="eastAsia"/>
                <w:lang w:val="en-US" w:eastAsia="zh-CN"/>
              </w:rPr>
              <w:t xml:space="preserve">(local) </w:t>
            </w:r>
            <w:r w:rsidRPr="00BD0404">
              <w:rPr>
                <w:lang w:val="en-US"/>
              </w:rPr>
              <w:t xml:space="preserve">emergency number(s) </w:t>
            </w:r>
            <w:r w:rsidR="00AA0783" w:rsidRPr="00BD0404">
              <w:rPr>
                <w:rFonts w:eastAsiaTheme="minorEastAsia" w:hint="eastAsia"/>
                <w:lang w:val="en-US" w:eastAsia="zh-CN"/>
              </w:rPr>
              <w:t xml:space="preserve">by preconfiguration or </w:t>
            </w:r>
            <w:r w:rsidR="00AA0783" w:rsidRPr="00BD0404">
              <w:rPr>
                <w:lang w:eastAsia="zh-CN"/>
              </w:rPr>
              <w:t>from the</w:t>
            </w:r>
            <w:r w:rsidR="00AA0783" w:rsidRPr="00BD0404" w:rsidDel="00AA0783">
              <w:rPr>
                <w:rFonts w:eastAsiaTheme="minorEastAsia" w:hint="eastAsia"/>
                <w:lang w:val="en-US" w:eastAsia="zh-CN"/>
              </w:rPr>
              <w:t xml:space="preserve"> </w:t>
            </w:r>
            <w:r w:rsidR="00A464C9" w:rsidRPr="00BD0404">
              <w:rPr>
                <w:rFonts w:eastAsiaTheme="minorEastAsia" w:hint="eastAsia"/>
                <w:lang w:val="fr-FR" w:eastAsia="zh-CN"/>
              </w:rPr>
              <w:t>5G ProSe</w:t>
            </w:r>
            <w:r w:rsidR="00A464C9" w:rsidRPr="00BD0404">
              <w:rPr>
                <w:rFonts w:eastAsiaTheme="minorEastAsia"/>
                <w:lang w:val="fr-FR" w:eastAsia="zh-CN"/>
              </w:rPr>
              <w:t xml:space="preserve"> </w:t>
            </w:r>
            <w:r w:rsidR="00A464C9" w:rsidRPr="00BD0404">
              <w:rPr>
                <w:rFonts w:eastAsiaTheme="minorEastAsia" w:hint="eastAsia"/>
                <w:lang w:val="fr-FR" w:eastAsia="zh-CN"/>
              </w:rPr>
              <w:t>l</w:t>
            </w:r>
            <w:r w:rsidR="00A464C9" w:rsidRPr="00BD0404">
              <w:rPr>
                <w:rFonts w:eastAsiaTheme="minorEastAsia"/>
                <w:lang w:val="fr-FR" w:eastAsia="zh-CN"/>
              </w:rPr>
              <w:t>ayer-</w:t>
            </w:r>
            <w:r w:rsidR="00A464C9" w:rsidRPr="00BD0404">
              <w:rPr>
                <w:rFonts w:eastAsiaTheme="minorEastAsia" w:hint="eastAsia"/>
                <w:lang w:val="fr-FR" w:eastAsia="zh-CN"/>
              </w:rPr>
              <w:t>3</w:t>
            </w:r>
            <w:r w:rsidR="00A464C9" w:rsidRPr="00BD0404">
              <w:rPr>
                <w:rFonts w:eastAsiaTheme="minorEastAsia"/>
                <w:lang w:val="fr-FR" w:eastAsia="zh-CN"/>
              </w:rPr>
              <w:t xml:space="preserve"> UE-to-</w:t>
            </w:r>
            <w:r w:rsidR="00A464C9" w:rsidRPr="00BD0404">
              <w:rPr>
                <w:rFonts w:eastAsiaTheme="minorEastAsia" w:hint="eastAsia"/>
                <w:lang w:val="fr-FR" w:eastAsia="zh-CN"/>
              </w:rPr>
              <w:t>n</w:t>
            </w:r>
            <w:r w:rsidR="00A464C9" w:rsidRPr="00BD0404">
              <w:rPr>
                <w:rFonts w:eastAsiaTheme="minorEastAsia"/>
                <w:lang w:val="fr-FR" w:eastAsia="zh-CN"/>
              </w:rPr>
              <w:t>etwork</w:t>
            </w:r>
            <w:r w:rsidR="00A464C9" w:rsidRPr="00BD0404">
              <w:rPr>
                <w:rFonts w:eastAsiaTheme="minorEastAsia" w:hint="eastAsia"/>
                <w:lang w:val="en-US" w:eastAsia="zh-CN"/>
              </w:rPr>
              <w:t xml:space="preserve"> </w:t>
            </w:r>
            <w:r w:rsidR="00AA0783" w:rsidRPr="00BD0404">
              <w:rPr>
                <w:rFonts w:eastAsiaTheme="minorEastAsia" w:hint="eastAsia"/>
                <w:lang w:val="en-US" w:eastAsia="zh-CN"/>
              </w:rPr>
              <w:t>relay UE</w:t>
            </w:r>
            <w:r w:rsidR="00AA0783" w:rsidRPr="00BD0404">
              <w:rPr>
                <w:rFonts w:eastAsiaTheme="minorEastAsia" w:hint="eastAsia"/>
                <w:lang w:eastAsia="zh-CN"/>
              </w:rPr>
              <w:t>-</w:t>
            </w:r>
            <w:r w:rsidR="00AA0783" w:rsidRPr="00BD0404">
              <w:rPr>
                <w:lang w:eastAsia="zh-CN"/>
              </w:rPr>
              <w:tab/>
            </w:r>
            <w:r w:rsidR="00AA0783" w:rsidRPr="00BD0404">
              <w:rPr>
                <w:rFonts w:eastAsiaTheme="minorEastAsia" w:hint="eastAsia"/>
                <w:lang w:eastAsia="zh-CN"/>
              </w:rPr>
              <w:t>possible update to support</w:t>
            </w:r>
            <w:r w:rsidR="00AA0783" w:rsidRPr="00BD0404">
              <w:rPr>
                <w:rFonts w:eastAsiaTheme="minorEastAsia" w:hint="eastAsia"/>
                <w:lang w:val="en-US" w:eastAsia="zh-CN"/>
              </w:rPr>
              <w:t xml:space="preserve"> remote UE obtaining </w:t>
            </w:r>
            <w:r w:rsidR="00AA0783" w:rsidRPr="00BD0404">
              <w:rPr>
                <w:lang w:val="en-US"/>
              </w:rPr>
              <w:t>P-CSCF address</w:t>
            </w:r>
            <w:r w:rsidR="00AA0783" w:rsidRPr="00BD0404">
              <w:rPr>
                <w:lang w:eastAsia="zh-CN"/>
              </w:rPr>
              <w:t xml:space="preserve"> from the</w:t>
            </w:r>
            <w:r w:rsidR="00AA0783" w:rsidRPr="00BD0404" w:rsidDel="00AA0783">
              <w:rPr>
                <w:rFonts w:eastAsiaTheme="minorEastAsia" w:hint="eastAsia"/>
                <w:lang w:val="en-US" w:eastAsia="zh-CN"/>
              </w:rPr>
              <w:t xml:space="preserve"> </w:t>
            </w:r>
            <w:r w:rsidR="00A464C9" w:rsidRPr="00BD0404">
              <w:rPr>
                <w:rFonts w:eastAsiaTheme="minorEastAsia" w:hint="eastAsia"/>
                <w:lang w:val="fr-FR" w:eastAsia="zh-CN"/>
              </w:rPr>
              <w:t>5G ProSe</w:t>
            </w:r>
            <w:r w:rsidR="00A464C9" w:rsidRPr="00BD0404">
              <w:rPr>
                <w:rFonts w:eastAsiaTheme="minorEastAsia"/>
                <w:lang w:val="fr-FR" w:eastAsia="zh-CN"/>
              </w:rPr>
              <w:t xml:space="preserve"> </w:t>
            </w:r>
            <w:r w:rsidR="00A464C9" w:rsidRPr="00BD0404">
              <w:rPr>
                <w:rFonts w:eastAsiaTheme="minorEastAsia" w:hint="eastAsia"/>
                <w:lang w:val="fr-FR" w:eastAsia="zh-CN"/>
              </w:rPr>
              <w:t>l</w:t>
            </w:r>
            <w:r w:rsidR="00A464C9" w:rsidRPr="00BD0404">
              <w:rPr>
                <w:rFonts w:eastAsiaTheme="minorEastAsia"/>
                <w:lang w:val="fr-FR" w:eastAsia="zh-CN"/>
              </w:rPr>
              <w:t>ayer-</w:t>
            </w:r>
            <w:r w:rsidR="00A464C9" w:rsidRPr="00BD0404">
              <w:rPr>
                <w:rFonts w:eastAsiaTheme="minorEastAsia" w:hint="eastAsia"/>
                <w:lang w:val="fr-FR" w:eastAsia="zh-CN"/>
              </w:rPr>
              <w:t>3</w:t>
            </w:r>
            <w:r w:rsidR="00A464C9" w:rsidRPr="00BD0404">
              <w:rPr>
                <w:rFonts w:eastAsiaTheme="minorEastAsia"/>
                <w:lang w:val="fr-FR" w:eastAsia="zh-CN"/>
              </w:rPr>
              <w:t xml:space="preserve"> UE-to-</w:t>
            </w:r>
            <w:r w:rsidR="00A464C9" w:rsidRPr="00BD0404">
              <w:rPr>
                <w:rFonts w:eastAsiaTheme="minorEastAsia" w:hint="eastAsia"/>
                <w:lang w:val="fr-FR" w:eastAsia="zh-CN"/>
              </w:rPr>
              <w:t>n</w:t>
            </w:r>
            <w:r w:rsidR="00A464C9" w:rsidRPr="00BD0404">
              <w:rPr>
                <w:rFonts w:eastAsiaTheme="minorEastAsia"/>
                <w:lang w:val="fr-FR" w:eastAsia="zh-CN"/>
              </w:rPr>
              <w:t>etwork</w:t>
            </w:r>
            <w:r w:rsidR="00A464C9" w:rsidRPr="00BD0404">
              <w:rPr>
                <w:rFonts w:eastAsiaTheme="minorEastAsia" w:hint="eastAsia"/>
                <w:lang w:val="en-US" w:eastAsia="zh-CN"/>
              </w:rPr>
              <w:t xml:space="preserve"> </w:t>
            </w:r>
            <w:r w:rsidR="00AA0783" w:rsidRPr="00BD0404">
              <w:rPr>
                <w:rFonts w:eastAsiaTheme="minorEastAsia" w:hint="eastAsia"/>
                <w:lang w:val="en-US" w:eastAsia="zh-CN"/>
              </w:rPr>
              <w:t>relay UE</w:t>
            </w:r>
            <w:r w:rsidR="00AA0783" w:rsidRPr="00BD0404">
              <w:rPr>
                <w:lang w:val="en-US"/>
              </w:rPr>
              <w:t xml:space="preserve"> via DHCP</w:t>
            </w:r>
            <w:r w:rsidR="00AA0783" w:rsidRPr="00BD0404">
              <w:rPr>
                <w:rFonts w:eastAsiaTheme="minorEastAsia" w:hint="eastAsia"/>
                <w:lang w:eastAsia="zh-CN"/>
              </w:rPr>
              <w:t xml:space="preserve"> </w:t>
            </w:r>
            <w:r w:rsidR="00AA0783" w:rsidRPr="00BD0404">
              <w:rPr>
                <w:rFonts w:eastAsiaTheme="minorEastAsia" w:hint="eastAsia"/>
                <w:lang w:val="en-US" w:eastAsia="zh-CN"/>
              </w:rPr>
              <w:t>or by pre</w:t>
            </w:r>
            <w:r w:rsidR="00AA0783" w:rsidRPr="00BD0404">
              <w:rPr>
                <w:lang w:val="en-US"/>
              </w:rPr>
              <w:t>configur</w:t>
            </w:r>
            <w:r w:rsidR="00AA0783" w:rsidRPr="00BD0404">
              <w:rPr>
                <w:rFonts w:eastAsiaTheme="minorEastAsia" w:hint="eastAsia"/>
                <w:lang w:val="en-US" w:eastAsia="zh-CN"/>
              </w:rPr>
              <w:t>ation</w:t>
            </w:r>
          </w:p>
        </w:tc>
        <w:tc>
          <w:tcPr>
            <w:tcW w:w="1416" w:type="dxa"/>
          </w:tcPr>
          <w:p w14:paraId="363F73A8" w14:textId="39907C33" w:rsidR="004277DC" w:rsidRPr="00BD0404" w:rsidRDefault="00D97B23" w:rsidP="00D97B23">
            <w:pPr>
              <w:rPr>
                <w:rFonts w:eastAsiaTheme="minorEastAsia"/>
                <w:lang w:val="fr-FR" w:eastAsia="zh-CN"/>
              </w:rPr>
            </w:pPr>
            <w:r w:rsidRPr="00BD0404">
              <w:rPr>
                <w:rFonts w:eastAsiaTheme="minorEastAsia" w:hint="eastAsia"/>
                <w:lang w:val="fr-FR" w:eastAsia="zh-CN"/>
              </w:rPr>
              <w:t>24.554, 24.555, 24.229 / CT1</w:t>
            </w:r>
          </w:p>
        </w:tc>
      </w:tr>
    </w:tbl>
    <w:p w14:paraId="037D7054" w14:textId="44FB61A5" w:rsidR="002210A7" w:rsidRPr="00BD0404" w:rsidRDefault="002210A7" w:rsidP="002210A7">
      <w:pPr>
        <w:rPr>
          <w:rFonts w:eastAsiaTheme="minorEastAsia"/>
          <w:lang w:val="fr-FR" w:eastAsia="zh-CN"/>
        </w:rPr>
      </w:pPr>
    </w:p>
    <w:p w14:paraId="1DA4941A" w14:textId="77777777" w:rsidR="002210A7" w:rsidRPr="00BD0404" w:rsidRDefault="002210A7" w:rsidP="002210A7">
      <w:pPr>
        <w:pStyle w:val="CRCoverPage"/>
        <w:rPr>
          <w:b/>
          <w:noProof/>
          <w:lang w:eastAsia="zh-CN"/>
        </w:rPr>
      </w:pPr>
      <w:r w:rsidRPr="00BD0404">
        <w:rPr>
          <w:rFonts w:hint="eastAsia"/>
          <w:b/>
          <w:noProof/>
        </w:rPr>
        <w:t xml:space="preserve">4. </w:t>
      </w:r>
      <w:r w:rsidRPr="00BD0404">
        <w:rPr>
          <w:rFonts w:hint="eastAsia"/>
          <w:b/>
          <w:noProof/>
          <w:lang w:eastAsia="zh-CN"/>
        </w:rPr>
        <w:t>C</w:t>
      </w:r>
      <w:r w:rsidRPr="00BD0404">
        <w:rPr>
          <w:rFonts w:hint="eastAsia"/>
          <w:b/>
          <w:noProof/>
        </w:rPr>
        <w:t>onclusion</w:t>
      </w:r>
    </w:p>
    <w:p w14:paraId="5C25F372" w14:textId="0CC67139" w:rsidR="00040393" w:rsidRPr="00040393" w:rsidRDefault="00237B3A" w:rsidP="00237B3A">
      <w:pPr>
        <w:rPr>
          <w:lang w:eastAsia="zh-CN"/>
        </w:rPr>
      </w:pPr>
      <w:r w:rsidRPr="00BD0404">
        <w:rPr>
          <w:rFonts w:hint="eastAsia"/>
        </w:rPr>
        <w:t>Base</w:t>
      </w:r>
      <w:r w:rsidRPr="00BD0404">
        <w:rPr>
          <w:rFonts w:eastAsiaTheme="minorEastAsia" w:hint="eastAsia"/>
          <w:lang w:eastAsia="zh-CN"/>
        </w:rPr>
        <w:t xml:space="preserve"> on</w:t>
      </w:r>
      <w:r w:rsidRPr="00BD0404">
        <w:t xml:space="preserve"> </w:t>
      </w:r>
      <w:r w:rsidRPr="00BD0404">
        <w:rPr>
          <w:rFonts w:eastAsiaTheme="minorEastAsia"/>
          <w:lang w:eastAsia="zh-CN"/>
        </w:rPr>
        <w:t>Stage 2 progress on proximity based services in 5GS Phase 2</w:t>
      </w:r>
      <w:r w:rsidRPr="00BD0404">
        <w:rPr>
          <w:rFonts w:eastAsiaTheme="minorEastAsia" w:hint="eastAsia"/>
          <w:lang w:eastAsia="zh-CN"/>
        </w:rPr>
        <w:t xml:space="preserve"> and the analytics </w:t>
      </w:r>
      <w:r w:rsidRPr="00BD0404">
        <w:rPr>
          <w:rFonts w:eastAsiaTheme="minorEastAsia"/>
          <w:lang w:eastAsia="zh-CN"/>
        </w:rPr>
        <w:t xml:space="preserve">on </w:t>
      </w:r>
      <w:r w:rsidRPr="00BD0404">
        <w:rPr>
          <w:rFonts w:eastAsiaTheme="minorEastAsia" w:hint="eastAsia"/>
          <w:lang w:eastAsia="zh-CN"/>
        </w:rPr>
        <w:t xml:space="preserve">the corresponding </w:t>
      </w:r>
      <w:r w:rsidRPr="00BD0404">
        <w:rPr>
          <w:rFonts w:eastAsiaTheme="minorEastAsia"/>
          <w:lang w:eastAsia="zh-CN"/>
        </w:rPr>
        <w:t>CT aspects</w:t>
      </w:r>
      <w:r w:rsidRPr="00BD0404">
        <w:rPr>
          <w:rFonts w:eastAsiaTheme="minorEastAsia" w:hint="eastAsia"/>
          <w:lang w:eastAsia="zh-CN"/>
        </w:rPr>
        <w:t>, it is proposed to rev</w:t>
      </w:r>
      <w:r w:rsidR="00211829" w:rsidRPr="00BD0404">
        <w:rPr>
          <w:rFonts w:eastAsiaTheme="minorEastAsia" w:hint="eastAsia"/>
          <w:lang w:eastAsia="zh-CN"/>
        </w:rPr>
        <w:t>i</w:t>
      </w:r>
      <w:r w:rsidRPr="00BD0404">
        <w:rPr>
          <w:rFonts w:eastAsiaTheme="minorEastAsia" w:hint="eastAsia"/>
          <w:lang w:eastAsia="zh-CN"/>
        </w:rPr>
        <w:t>ew the proposed Rel-18 WID of</w:t>
      </w:r>
      <w:r w:rsidRPr="00BD0404">
        <w:rPr>
          <w:rFonts w:eastAsiaTheme="minorEastAsia"/>
          <w:lang w:eastAsia="zh-CN"/>
        </w:rPr>
        <w:t xml:space="preserve"> CT aspects of proximity based services in 5GS</w:t>
      </w:r>
      <w:r w:rsidRPr="00BD0404">
        <w:rPr>
          <w:rFonts w:eastAsiaTheme="minorEastAsia" w:hint="eastAsia"/>
          <w:lang w:eastAsia="zh-CN"/>
        </w:rPr>
        <w:t xml:space="preserve"> Phase 2 for approval.</w:t>
      </w:r>
      <w:bookmarkEnd w:id="0"/>
    </w:p>
    <w:sectPr w:rsidR="00040393" w:rsidRPr="0004039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C3B675" w14:textId="77777777" w:rsidR="00784482" w:rsidRDefault="00784482">
      <w:r>
        <w:separator/>
      </w:r>
    </w:p>
  </w:endnote>
  <w:endnote w:type="continuationSeparator" w:id="0">
    <w:p w14:paraId="6230933A" w14:textId="77777777" w:rsidR="00784482" w:rsidRDefault="00784482">
      <w:r>
        <w:continuationSeparator/>
      </w:r>
    </w:p>
  </w:endnote>
  <w:endnote w:type="continuationNotice" w:id="1">
    <w:p w14:paraId="4998E1BE" w14:textId="77777777" w:rsidR="00784482" w:rsidRDefault="007844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9E8851" w14:textId="77777777" w:rsidR="00784482" w:rsidRDefault="00784482">
      <w:r>
        <w:separator/>
      </w:r>
    </w:p>
  </w:footnote>
  <w:footnote w:type="continuationSeparator" w:id="0">
    <w:p w14:paraId="7A789101" w14:textId="77777777" w:rsidR="00784482" w:rsidRDefault="00784482">
      <w:r>
        <w:continuationSeparator/>
      </w:r>
    </w:p>
  </w:footnote>
  <w:footnote w:type="continuationNotice" w:id="1">
    <w:p w14:paraId="3BE58333" w14:textId="77777777" w:rsidR="00784482" w:rsidRDefault="0078448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B3F0972"/>
    <w:multiLevelType w:val="hybridMultilevel"/>
    <w:tmpl w:val="C6D0A5E4"/>
    <w:lvl w:ilvl="0" w:tplc="87460248">
      <w:start w:val="2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AAC"/>
    <w:rsid w:val="000016CA"/>
    <w:rsid w:val="00003261"/>
    <w:rsid w:val="00003B9A"/>
    <w:rsid w:val="000050AE"/>
    <w:rsid w:val="00006EF7"/>
    <w:rsid w:val="00011074"/>
    <w:rsid w:val="0001220A"/>
    <w:rsid w:val="00012C99"/>
    <w:rsid w:val="000132D1"/>
    <w:rsid w:val="000205C5"/>
    <w:rsid w:val="0002128A"/>
    <w:rsid w:val="00021820"/>
    <w:rsid w:val="0002195A"/>
    <w:rsid w:val="0002248C"/>
    <w:rsid w:val="00024FF1"/>
    <w:rsid w:val="00025316"/>
    <w:rsid w:val="00033073"/>
    <w:rsid w:val="00034F34"/>
    <w:rsid w:val="00035AC0"/>
    <w:rsid w:val="00037436"/>
    <w:rsid w:val="00037C06"/>
    <w:rsid w:val="00040393"/>
    <w:rsid w:val="000440B9"/>
    <w:rsid w:val="00044DAE"/>
    <w:rsid w:val="00046184"/>
    <w:rsid w:val="000516E2"/>
    <w:rsid w:val="000522DA"/>
    <w:rsid w:val="00052BF8"/>
    <w:rsid w:val="00056E95"/>
    <w:rsid w:val="00057116"/>
    <w:rsid w:val="000616D5"/>
    <w:rsid w:val="00063067"/>
    <w:rsid w:val="00064CB2"/>
    <w:rsid w:val="00066954"/>
    <w:rsid w:val="00067741"/>
    <w:rsid w:val="000700A1"/>
    <w:rsid w:val="0007104D"/>
    <w:rsid w:val="00071A71"/>
    <w:rsid w:val="00071A74"/>
    <w:rsid w:val="00072A56"/>
    <w:rsid w:val="000736A8"/>
    <w:rsid w:val="0007547E"/>
    <w:rsid w:val="00076180"/>
    <w:rsid w:val="000769A4"/>
    <w:rsid w:val="0007705F"/>
    <w:rsid w:val="0008020F"/>
    <w:rsid w:val="00082A98"/>
    <w:rsid w:val="00082CCB"/>
    <w:rsid w:val="00084FE0"/>
    <w:rsid w:val="0008513A"/>
    <w:rsid w:val="00087231"/>
    <w:rsid w:val="00087D37"/>
    <w:rsid w:val="00090FA7"/>
    <w:rsid w:val="0009720E"/>
    <w:rsid w:val="000A0DA6"/>
    <w:rsid w:val="000A3125"/>
    <w:rsid w:val="000B0519"/>
    <w:rsid w:val="000B0795"/>
    <w:rsid w:val="000B1ABD"/>
    <w:rsid w:val="000B3B69"/>
    <w:rsid w:val="000B48B2"/>
    <w:rsid w:val="000B51EF"/>
    <w:rsid w:val="000B564B"/>
    <w:rsid w:val="000B5E3F"/>
    <w:rsid w:val="000B61FD"/>
    <w:rsid w:val="000B6A1E"/>
    <w:rsid w:val="000C0BF7"/>
    <w:rsid w:val="000C2EBC"/>
    <w:rsid w:val="000C31C3"/>
    <w:rsid w:val="000C3C36"/>
    <w:rsid w:val="000C58D2"/>
    <w:rsid w:val="000C5FE3"/>
    <w:rsid w:val="000D06CE"/>
    <w:rsid w:val="000D122A"/>
    <w:rsid w:val="000D138B"/>
    <w:rsid w:val="000D15F7"/>
    <w:rsid w:val="000D7128"/>
    <w:rsid w:val="000E0923"/>
    <w:rsid w:val="000E0BA1"/>
    <w:rsid w:val="000E2C54"/>
    <w:rsid w:val="000E4C91"/>
    <w:rsid w:val="000E4F31"/>
    <w:rsid w:val="000E55AD"/>
    <w:rsid w:val="000E630D"/>
    <w:rsid w:val="000F5EA6"/>
    <w:rsid w:val="000F79AD"/>
    <w:rsid w:val="001001BD"/>
    <w:rsid w:val="00102222"/>
    <w:rsid w:val="00102563"/>
    <w:rsid w:val="00107791"/>
    <w:rsid w:val="00111900"/>
    <w:rsid w:val="00113597"/>
    <w:rsid w:val="00116323"/>
    <w:rsid w:val="00120541"/>
    <w:rsid w:val="00120B38"/>
    <w:rsid w:val="001211F3"/>
    <w:rsid w:val="00121501"/>
    <w:rsid w:val="0012483A"/>
    <w:rsid w:val="00127B5D"/>
    <w:rsid w:val="00127E68"/>
    <w:rsid w:val="00130AC9"/>
    <w:rsid w:val="00131F29"/>
    <w:rsid w:val="00133EC0"/>
    <w:rsid w:val="00133F06"/>
    <w:rsid w:val="00135304"/>
    <w:rsid w:val="0013545F"/>
    <w:rsid w:val="00135B6E"/>
    <w:rsid w:val="00142463"/>
    <w:rsid w:val="00143499"/>
    <w:rsid w:val="00145575"/>
    <w:rsid w:val="001503DA"/>
    <w:rsid w:val="00152199"/>
    <w:rsid w:val="001541EF"/>
    <w:rsid w:val="00163FDC"/>
    <w:rsid w:val="00165CC9"/>
    <w:rsid w:val="00167995"/>
    <w:rsid w:val="0017031D"/>
    <w:rsid w:val="00170372"/>
    <w:rsid w:val="00173998"/>
    <w:rsid w:val="00174617"/>
    <w:rsid w:val="00174CE1"/>
    <w:rsid w:val="001759A7"/>
    <w:rsid w:val="00175DC5"/>
    <w:rsid w:val="00191E2C"/>
    <w:rsid w:val="00193BC9"/>
    <w:rsid w:val="001947C7"/>
    <w:rsid w:val="001A147B"/>
    <w:rsid w:val="001A1E1E"/>
    <w:rsid w:val="001A4192"/>
    <w:rsid w:val="001A4F7C"/>
    <w:rsid w:val="001A559B"/>
    <w:rsid w:val="001B1402"/>
    <w:rsid w:val="001B4D14"/>
    <w:rsid w:val="001C1844"/>
    <w:rsid w:val="001C3E57"/>
    <w:rsid w:val="001C59CF"/>
    <w:rsid w:val="001C5C86"/>
    <w:rsid w:val="001C718D"/>
    <w:rsid w:val="001C7A16"/>
    <w:rsid w:val="001D0387"/>
    <w:rsid w:val="001D0ACB"/>
    <w:rsid w:val="001D0E49"/>
    <w:rsid w:val="001D174B"/>
    <w:rsid w:val="001D289A"/>
    <w:rsid w:val="001D32DE"/>
    <w:rsid w:val="001D51CB"/>
    <w:rsid w:val="001D771F"/>
    <w:rsid w:val="001E0E33"/>
    <w:rsid w:val="001E14C4"/>
    <w:rsid w:val="001E297A"/>
    <w:rsid w:val="001F56A9"/>
    <w:rsid w:val="001F604F"/>
    <w:rsid w:val="001F7EB4"/>
    <w:rsid w:val="002000C2"/>
    <w:rsid w:val="002019D6"/>
    <w:rsid w:val="0020307E"/>
    <w:rsid w:val="00205F25"/>
    <w:rsid w:val="00206DC4"/>
    <w:rsid w:val="00207C69"/>
    <w:rsid w:val="00210F0E"/>
    <w:rsid w:val="00211525"/>
    <w:rsid w:val="00211829"/>
    <w:rsid w:val="002210A7"/>
    <w:rsid w:val="00221B1E"/>
    <w:rsid w:val="00223115"/>
    <w:rsid w:val="00226990"/>
    <w:rsid w:val="00227F1D"/>
    <w:rsid w:val="00230C53"/>
    <w:rsid w:val="00230D6C"/>
    <w:rsid w:val="0023137D"/>
    <w:rsid w:val="002331FE"/>
    <w:rsid w:val="002334FA"/>
    <w:rsid w:val="00237B3A"/>
    <w:rsid w:val="002407FA"/>
    <w:rsid w:val="00240DCD"/>
    <w:rsid w:val="00241E79"/>
    <w:rsid w:val="002433F6"/>
    <w:rsid w:val="002451E8"/>
    <w:rsid w:val="0024786B"/>
    <w:rsid w:val="00250A6D"/>
    <w:rsid w:val="00251D80"/>
    <w:rsid w:val="00254FB5"/>
    <w:rsid w:val="0025607D"/>
    <w:rsid w:val="0025761A"/>
    <w:rsid w:val="00261819"/>
    <w:rsid w:val="002621DA"/>
    <w:rsid w:val="00263B2E"/>
    <w:rsid w:val="002640E5"/>
    <w:rsid w:val="0026436F"/>
    <w:rsid w:val="0026606E"/>
    <w:rsid w:val="002663C1"/>
    <w:rsid w:val="00275802"/>
    <w:rsid w:val="00276403"/>
    <w:rsid w:val="00276CA3"/>
    <w:rsid w:val="00277DBD"/>
    <w:rsid w:val="00280FBD"/>
    <w:rsid w:val="00283AFD"/>
    <w:rsid w:val="00284EFF"/>
    <w:rsid w:val="00285C20"/>
    <w:rsid w:val="0028667A"/>
    <w:rsid w:val="0028668F"/>
    <w:rsid w:val="00295369"/>
    <w:rsid w:val="002A5257"/>
    <w:rsid w:val="002B0463"/>
    <w:rsid w:val="002B2F2C"/>
    <w:rsid w:val="002B4B4F"/>
    <w:rsid w:val="002C129B"/>
    <w:rsid w:val="002C1510"/>
    <w:rsid w:val="002C1C50"/>
    <w:rsid w:val="002C5E29"/>
    <w:rsid w:val="002C6C3C"/>
    <w:rsid w:val="002D0BC2"/>
    <w:rsid w:val="002D2D87"/>
    <w:rsid w:val="002D500E"/>
    <w:rsid w:val="002D72BD"/>
    <w:rsid w:val="002D76DA"/>
    <w:rsid w:val="002E311A"/>
    <w:rsid w:val="002E43B4"/>
    <w:rsid w:val="002E4450"/>
    <w:rsid w:val="002E5836"/>
    <w:rsid w:val="002E62EC"/>
    <w:rsid w:val="002E6A7D"/>
    <w:rsid w:val="002E7116"/>
    <w:rsid w:val="002E7A9E"/>
    <w:rsid w:val="002F16F0"/>
    <w:rsid w:val="002F3C41"/>
    <w:rsid w:val="002F512E"/>
    <w:rsid w:val="002F51D8"/>
    <w:rsid w:val="002F552F"/>
    <w:rsid w:val="002F6C5C"/>
    <w:rsid w:val="002F6C8C"/>
    <w:rsid w:val="002F73E9"/>
    <w:rsid w:val="002F794C"/>
    <w:rsid w:val="002F7C80"/>
    <w:rsid w:val="0030045C"/>
    <w:rsid w:val="00300D9A"/>
    <w:rsid w:val="00302285"/>
    <w:rsid w:val="00303E1F"/>
    <w:rsid w:val="003042ED"/>
    <w:rsid w:val="003043FD"/>
    <w:rsid w:val="00305B28"/>
    <w:rsid w:val="00307587"/>
    <w:rsid w:val="003205AD"/>
    <w:rsid w:val="0032060B"/>
    <w:rsid w:val="003251F4"/>
    <w:rsid w:val="00325E25"/>
    <w:rsid w:val="00327BE8"/>
    <w:rsid w:val="0033019F"/>
    <w:rsid w:val="0033027D"/>
    <w:rsid w:val="003343AF"/>
    <w:rsid w:val="003346A8"/>
    <w:rsid w:val="00335DB9"/>
    <w:rsid w:val="00335FB2"/>
    <w:rsid w:val="003364D6"/>
    <w:rsid w:val="003373CA"/>
    <w:rsid w:val="00337BE7"/>
    <w:rsid w:val="00340DD7"/>
    <w:rsid w:val="00342FB8"/>
    <w:rsid w:val="00344158"/>
    <w:rsid w:val="00345D18"/>
    <w:rsid w:val="00345EE8"/>
    <w:rsid w:val="00347B74"/>
    <w:rsid w:val="0035287A"/>
    <w:rsid w:val="00354FF6"/>
    <w:rsid w:val="00355CB6"/>
    <w:rsid w:val="00360EE1"/>
    <w:rsid w:val="00362260"/>
    <w:rsid w:val="00362316"/>
    <w:rsid w:val="00366257"/>
    <w:rsid w:val="00367AE1"/>
    <w:rsid w:val="00370205"/>
    <w:rsid w:val="00370D70"/>
    <w:rsid w:val="00371DC0"/>
    <w:rsid w:val="00377201"/>
    <w:rsid w:val="0038122F"/>
    <w:rsid w:val="00384BAA"/>
    <w:rsid w:val="0038516D"/>
    <w:rsid w:val="003869D7"/>
    <w:rsid w:val="00393860"/>
    <w:rsid w:val="0039595F"/>
    <w:rsid w:val="00396298"/>
    <w:rsid w:val="00396EEC"/>
    <w:rsid w:val="003972E2"/>
    <w:rsid w:val="003A08AA"/>
    <w:rsid w:val="003A0F0F"/>
    <w:rsid w:val="003A1EB0"/>
    <w:rsid w:val="003A3091"/>
    <w:rsid w:val="003A3E85"/>
    <w:rsid w:val="003A3EF9"/>
    <w:rsid w:val="003A6B4E"/>
    <w:rsid w:val="003B0AA9"/>
    <w:rsid w:val="003C00AC"/>
    <w:rsid w:val="003C0F14"/>
    <w:rsid w:val="003C124D"/>
    <w:rsid w:val="003C2DA6"/>
    <w:rsid w:val="003C6DA6"/>
    <w:rsid w:val="003D1E2F"/>
    <w:rsid w:val="003D2781"/>
    <w:rsid w:val="003D2B95"/>
    <w:rsid w:val="003D42EB"/>
    <w:rsid w:val="003D4987"/>
    <w:rsid w:val="003D62A9"/>
    <w:rsid w:val="003E14C7"/>
    <w:rsid w:val="003E4929"/>
    <w:rsid w:val="003E6F9B"/>
    <w:rsid w:val="003E76C8"/>
    <w:rsid w:val="003F04C7"/>
    <w:rsid w:val="003F0CE4"/>
    <w:rsid w:val="003F1A53"/>
    <w:rsid w:val="003F268E"/>
    <w:rsid w:val="003F6259"/>
    <w:rsid w:val="003F7142"/>
    <w:rsid w:val="003F7B3D"/>
    <w:rsid w:val="00405D78"/>
    <w:rsid w:val="00411698"/>
    <w:rsid w:val="00414164"/>
    <w:rsid w:val="0041679B"/>
    <w:rsid w:val="004176BB"/>
    <w:rsid w:val="0041789B"/>
    <w:rsid w:val="00422DFA"/>
    <w:rsid w:val="004260A5"/>
    <w:rsid w:val="00426505"/>
    <w:rsid w:val="00426FDA"/>
    <w:rsid w:val="004277DC"/>
    <w:rsid w:val="00432283"/>
    <w:rsid w:val="0043246A"/>
    <w:rsid w:val="00432C10"/>
    <w:rsid w:val="00434B96"/>
    <w:rsid w:val="00436C81"/>
    <w:rsid w:val="0043745F"/>
    <w:rsid w:val="00437F58"/>
    <w:rsid w:val="0044029F"/>
    <w:rsid w:val="004407E4"/>
    <w:rsid w:val="00440BC9"/>
    <w:rsid w:val="00443268"/>
    <w:rsid w:val="00445FD0"/>
    <w:rsid w:val="00447895"/>
    <w:rsid w:val="00453842"/>
    <w:rsid w:val="00453A25"/>
    <w:rsid w:val="00454609"/>
    <w:rsid w:val="00455D9B"/>
    <w:rsid w:val="00455DE4"/>
    <w:rsid w:val="00462ACA"/>
    <w:rsid w:val="004635BD"/>
    <w:rsid w:val="00464509"/>
    <w:rsid w:val="004662F6"/>
    <w:rsid w:val="004669DE"/>
    <w:rsid w:val="00470F9F"/>
    <w:rsid w:val="00471C8D"/>
    <w:rsid w:val="00472EF5"/>
    <w:rsid w:val="00474C9F"/>
    <w:rsid w:val="00477D37"/>
    <w:rsid w:val="00481C99"/>
    <w:rsid w:val="0048267C"/>
    <w:rsid w:val="00485C6C"/>
    <w:rsid w:val="00487366"/>
    <w:rsid w:val="004876B9"/>
    <w:rsid w:val="00492CC7"/>
    <w:rsid w:val="00493A79"/>
    <w:rsid w:val="00495840"/>
    <w:rsid w:val="004A00E7"/>
    <w:rsid w:val="004A1439"/>
    <w:rsid w:val="004A197D"/>
    <w:rsid w:val="004A40BE"/>
    <w:rsid w:val="004A6828"/>
    <w:rsid w:val="004A6A60"/>
    <w:rsid w:val="004A7497"/>
    <w:rsid w:val="004A75B6"/>
    <w:rsid w:val="004B0902"/>
    <w:rsid w:val="004B1B03"/>
    <w:rsid w:val="004B201C"/>
    <w:rsid w:val="004B2A04"/>
    <w:rsid w:val="004B5052"/>
    <w:rsid w:val="004B55FD"/>
    <w:rsid w:val="004B5AC0"/>
    <w:rsid w:val="004B6F06"/>
    <w:rsid w:val="004B7022"/>
    <w:rsid w:val="004B7DC9"/>
    <w:rsid w:val="004C4733"/>
    <w:rsid w:val="004C634D"/>
    <w:rsid w:val="004C6A4A"/>
    <w:rsid w:val="004D1BE1"/>
    <w:rsid w:val="004D23E7"/>
    <w:rsid w:val="004D24B9"/>
    <w:rsid w:val="004D3548"/>
    <w:rsid w:val="004D509D"/>
    <w:rsid w:val="004D7715"/>
    <w:rsid w:val="004E01D2"/>
    <w:rsid w:val="004E2200"/>
    <w:rsid w:val="004E25A3"/>
    <w:rsid w:val="004E2CE2"/>
    <w:rsid w:val="004E5172"/>
    <w:rsid w:val="004E6F8A"/>
    <w:rsid w:val="004F0023"/>
    <w:rsid w:val="004F7BE7"/>
    <w:rsid w:val="00502CD2"/>
    <w:rsid w:val="005033AF"/>
    <w:rsid w:val="00504E33"/>
    <w:rsid w:val="00505C36"/>
    <w:rsid w:val="00511382"/>
    <w:rsid w:val="005153DB"/>
    <w:rsid w:val="00520253"/>
    <w:rsid w:val="00521A33"/>
    <w:rsid w:val="00524C6C"/>
    <w:rsid w:val="00525DEC"/>
    <w:rsid w:val="00526945"/>
    <w:rsid w:val="00533E21"/>
    <w:rsid w:val="0053444C"/>
    <w:rsid w:val="005369CB"/>
    <w:rsid w:val="005379F6"/>
    <w:rsid w:val="00537DF1"/>
    <w:rsid w:val="00541CCC"/>
    <w:rsid w:val="00544609"/>
    <w:rsid w:val="00551058"/>
    <w:rsid w:val="0055216E"/>
    <w:rsid w:val="00552C2C"/>
    <w:rsid w:val="0055488B"/>
    <w:rsid w:val="005555B7"/>
    <w:rsid w:val="005562A8"/>
    <w:rsid w:val="00556D79"/>
    <w:rsid w:val="005573BB"/>
    <w:rsid w:val="00557B2E"/>
    <w:rsid w:val="00560C4A"/>
    <w:rsid w:val="00561267"/>
    <w:rsid w:val="00571CD2"/>
    <w:rsid w:val="00571E3F"/>
    <w:rsid w:val="0057250E"/>
    <w:rsid w:val="00572AA1"/>
    <w:rsid w:val="00574059"/>
    <w:rsid w:val="00582D8D"/>
    <w:rsid w:val="00586951"/>
    <w:rsid w:val="00586D50"/>
    <w:rsid w:val="00590087"/>
    <w:rsid w:val="00590F3C"/>
    <w:rsid w:val="00591493"/>
    <w:rsid w:val="005937DF"/>
    <w:rsid w:val="00596CDD"/>
    <w:rsid w:val="005A032D"/>
    <w:rsid w:val="005A03DA"/>
    <w:rsid w:val="005A5673"/>
    <w:rsid w:val="005A61D8"/>
    <w:rsid w:val="005B1A0C"/>
    <w:rsid w:val="005B494B"/>
    <w:rsid w:val="005B7629"/>
    <w:rsid w:val="005B7813"/>
    <w:rsid w:val="005C03C2"/>
    <w:rsid w:val="005C0C0D"/>
    <w:rsid w:val="005C0CDD"/>
    <w:rsid w:val="005C29F7"/>
    <w:rsid w:val="005C4F58"/>
    <w:rsid w:val="005C5891"/>
    <w:rsid w:val="005C5E8D"/>
    <w:rsid w:val="005C7512"/>
    <w:rsid w:val="005C78F2"/>
    <w:rsid w:val="005D057C"/>
    <w:rsid w:val="005D0C16"/>
    <w:rsid w:val="005D3FEC"/>
    <w:rsid w:val="005D44BE"/>
    <w:rsid w:val="005D4C5F"/>
    <w:rsid w:val="005D5314"/>
    <w:rsid w:val="005D6F5B"/>
    <w:rsid w:val="005D7076"/>
    <w:rsid w:val="005E088B"/>
    <w:rsid w:val="005E1BEC"/>
    <w:rsid w:val="005E1D66"/>
    <w:rsid w:val="005E52F6"/>
    <w:rsid w:val="005E67F3"/>
    <w:rsid w:val="005E6C13"/>
    <w:rsid w:val="005F113A"/>
    <w:rsid w:val="005F1B79"/>
    <w:rsid w:val="005F477B"/>
    <w:rsid w:val="005F7E68"/>
    <w:rsid w:val="006046C8"/>
    <w:rsid w:val="00605760"/>
    <w:rsid w:val="0060733C"/>
    <w:rsid w:val="00611EC4"/>
    <w:rsid w:val="00612542"/>
    <w:rsid w:val="00612D55"/>
    <w:rsid w:val="006146D2"/>
    <w:rsid w:val="00615F18"/>
    <w:rsid w:val="00616DFC"/>
    <w:rsid w:val="00620585"/>
    <w:rsid w:val="00620B3F"/>
    <w:rsid w:val="006216BB"/>
    <w:rsid w:val="006221CA"/>
    <w:rsid w:val="006239E7"/>
    <w:rsid w:val="00623DA3"/>
    <w:rsid w:val="006254C4"/>
    <w:rsid w:val="006262BE"/>
    <w:rsid w:val="00627305"/>
    <w:rsid w:val="00627A83"/>
    <w:rsid w:val="006323BE"/>
    <w:rsid w:val="00633442"/>
    <w:rsid w:val="00637D7B"/>
    <w:rsid w:val="006418C6"/>
    <w:rsid w:val="00641ED8"/>
    <w:rsid w:val="00641FB5"/>
    <w:rsid w:val="00642ED1"/>
    <w:rsid w:val="00652698"/>
    <w:rsid w:val="006542D1"/>
    <w:rsid w:val="00654893"/>
    <w:rsid w:val="00656AA2"/>
    <w:rsid w:val="006576C2"/>
    <w:rsid w:val="00660055"/>
    <w:rsid w:val="00660538"/>
    <w:rsid w:val="006626FF"/>
    <w:rsid w:val="006633A4"/>
    <w:rsid w:val="006704F7"/>
    <w:rsid w:val="00671BBB"/>
    <w:rsid w:val="0067352B"/>
    <w:rsid w:val="00674869"/>
    <w:rsid w:val="006767B6"/>
    <w:rsid w:val="00681DF8"/>
    <w:rsid w:val="00682237"/>
    <w:rsid w:val="00684723"/>
    <w:rsid w:val="00686AD2"/>
    <w:rsid w:val="00691333"/>
    <w:rsid w:val="00691A1D"/>
    <w:rsid w:val="006961FA"/>
    <w:rsid w:val="00696B3C"/>
    <w:rsid w:val="006A0EF8"/>
    <w:rsid w:val="006A45BA"/>
    <w:rsid w:val="006A6060"/>
    <w:rsid w:val="006A7EE2"/>
    <w:rsid w:val="006B0211"/>
    <w:rsid w:val="006B1A47"/>
    <w:rsid w:val="006B24D0"/>
    <w:rsid w:val="006B4280"/>
    <w:rsid w:val="006B4B1C"/>
    <w:rsid w:val="006C3A28"/>
    <w:rsid w:val="006C4991"/>
    <w:rsid w:val="006D0BA4"/>
    <w:rsid w:val="006D4A66"/>
    <w:rsid w:val="006E0905"/>
    <w:rsid w:val="006E0F19"/>
    <w:rsid w:val="006E1FDA"/>
    <w:rsid w:val="006E27E5"/>
    <w:rsid w:val="006E2BCC"/>
    <w:rsid w:val="006E2C18"/>
    <w:rsid w:val="006E4834"/>
    <w:rsid w:val="006E5E87"/>
    <w:rsid w:val="006F2AFA"/>
    <w:rsid w:val="006F5323"/>
    <w:rsid w:val="006F6347"/>
    <w:rsid w:val="006F7F2F"/>
    <w:rsid w:val="007000BC"/>
    <w:rsid w:val="00701E25"/>
    <w:rsid w:val="0070578C"/>
    <w:rsid w:val="00706A1A"/>
    <w:rsid w:val="00707673"/>
    <w:rsid w:val="00707DB0"/>
    <w:rsid w:val="00710195"/>
    <w:rsid w:val="007111BD"/>
    <w:rsid w:val="0071147A"/>
    <w:rsid w:val="00711700"/>
    <w:rsid w:val="00711BA7"/>
    <w:rsid w:val="00713EA9"/>
    <w:rsid w:val="0071468F"/>
    <w:rsid w:val="007162BE"/>
    <w:rsid w:val="00717277"/>
    <w:rsid w:val="007208E4"/>
    <w:rsid w:val="007210E0"/>
    <w:rsid w:val="00722267"/>
    <w:rsid w:val="00724E38"/>
    <w:rsid w:val="0072790E"/>
    <w:rsid w:val="00731CB9"/>
    <w:rsid w:val="0073261E"/>
    <w:rsid w:val="0073277A"/>
    <w:rsid w:val="00733B75"/>
    <w:rsid w:val="00736405"/>
    <w:rsid w:val="00737057"/>
    <w:rsid w:val="00737E32"/>
    <w:rsid w:val="00744461"/>
    <w:rsid w:val="007458F0"/>
    <w:rsid w:val="00746F46"/>
    <w:rsid w:val="00747EA5"/>
    <w:rsid w:val="0075252A"/>
    <w:rsid w:val="00753ADC"/>
    <w:rsid w:val="00757D81"/>
    <w:rsid w:val="00762BB4"/>
    <w:rsid w:val="00763120"/>
    <w:rsid w:val="007633A1"/>
    <w:rsid w:val="007636F9"/>
    <w:rsid w:val="00764B84"/>
    <w:rsid w:val="00765028"/>
    <w:rsid w:val="00765E6C"/>
    <w:rsid w:val="00766C3A"/>
    <w:rsid w:val="00766EA3"/>
    <w:rsid w:val="00773095"/>
    <w:rsid w:val="0078034D"/>
    <w:rsid w:val="00782D88"/>
    <w:rsid w:val="0078396E"/>
    <w:rsid w:val="00783A04"/>
    <w:rsid w:val="00784482"/>
    <w:rsid w:val="00787733"/>
    <w:rsid w:val="00790BCC"/>
    <w:rsid w:val="007929DD"/>
    <w:rsid w:val="00795831"/>
    <w:rsid w:val="00795B5C"/>
    <w:rsid w:val="00795CEE"/>
    <w:rsid w:val="00796F94"/>
    <w:rsid w:val="007974F5"/>
    <w:rsid w:val="00797C64"/>
    <w:rsid w:val="007A09C1"/>
    <w:rsid w:val="007A0A9B"/>
    <w:rsid w:val="007A16B3"/>
    <w:rsid w:val="007A46B8"/>
    <w:rsid w:val="007A50C8"/>
    <w:rsid w:val="007A5AA5"/>
    <w:rsid w:val="007A6136"/>
    <w:rsid w:val="007A6CBF"/>
    <w:rsid w:val="007A7F6F"/>
    <w:rsid w:val="007B0F49"/>
    <w:rsid w:val="007B2369"/>
    <w:rsid w:val="007B2D82"/>
    <w:rsid w:val="007C279C"/>
    <w:rsid w:val="007C3AA0"/>
    <w:rsid w:val="007C3D02"/>
    <w:rsid w:val="007C7E14"/>
    <w:rsid w:val="007D03D2"/>
    <w:rsid w:val="007D1AB2"/>
    <w:rsid w:val="007D36CF"/>
    <w:rsid w:val="007D55C3"/>
    <w:rsid w:val="007D78AA"/>
    <w:rsid w:val="007E3BFD"/>
    <w:rsid w:val="007E5A9F"/>
    <w:rsid w:val="007E6CE4"/>
    <w:rsid w:val="007E6EEF"/>
    <w:rsid w:val="007E72FA"/>
    <w:rsid w:val="007F522E"/>
    <w:rsid w:val="007F7421"/>
    <w:rsid w:val="00801F7F"/>
    <w:rsid w:val="0080398E"/>
    <w:rsid w:val="00806F6E"/>
    <w:rsid w:val="008122A8"/>
    <w:rsid w:val="008122D0"/>
    <w:rsid w:val="00812C94"/>
    <w:rsid w:val="00813A9B"/>
    <w:rsid w:val="00813C1F"/>
    <w:rsid w:val="00816CB9"/>
    <w:rsid w:val="008302B7"/>
    <w:rsid w:val="00831D4B"/>
    <w:rsid w:val="008329C3"/>
    <w:rsid w:val="00832F3B"/>
    <w:rsid w:val="00834A60"/>
    <w:rsid w:val="008357F9"/>
    <w:rsid w:val="0083745A"/>
    <w:rsid w:val="0084191F"/>
    <w:rsid w:val="0084441F"/>
    <w:rsid w:val="00844F87"/>
    <w:rsid w:val="008518D6"/>
    <w:rsid w:val="008544E2"/>
    <w:rsid w:val="0085671E"/>
    <w:rsid w:val="00857BA5"/>
    <w:rsid w:val="00863E89"/>
    <w:rsid w:val="00864491"/>
    <w:rsid w:val="0086628F"/>
    <w:rsid w:val="00866DB2"/>
    <w:rsid w:val="00867320"/>
    <w:rsid w:val="00872B3B"/>
    <w:rsid w:val="00875A01"/>
    <w:rsid w:val="00876C6F"/>
    <w:rsid w:val="00877328"/>
    <w:rsid w:val="0087756F"/>
    <w:rsid w:val="00880698"/>
    <w:rsid w:val="008808F5"/>
    <w:rsid w:val="00880B74"/>
    <w:rsid w:val="0088208D"/>
    <w:rsid w:val="0088222A"/>
    <w:rsid w:val="00883583"/>
    <w:rsid w:val="008835FC"/>
    <w:rsid w:val="008901F6"/>
    <w:rsid w:val="008908DF"/>
    <w:rsid w:val="00891FE8"/>
    <w:rsid w:val="008923DF"/>
    <w:rsid w:val="00896C03"/>
    <w:rsid w:val="008A495D"/>
    <w:rsid w:val="008A76FD"/>
    <w:rsid w:val="008B0AA9"/>
    <w:rsid w:val="008B114B"/>
    <w:rsid w:val="008B1152"/>
    <w:rsid w:val="008B17C7"/>
    <w:rsid w:val="008B2350"/>
    <w:rsid w:val="008B2D09"/>
    <w:rsid w:val="008B30E8"/>
    <w:rsid w:val="008B519F"/>
    <w:rsid w:val="008B5894"/>
    <w:rsid w:val="008B620B"/>
    <w:rsid w:val="008C0E78"/>
    <w:rsid w:val="008C33D6"/>
    <w:rsid w:val="008C3AF9"/>
    <w:rsid w:val="008C4C94"/>
    <w:rsid w:val="008C537F"/>
    <w:rsid w:val="008D2747"/>
    <w:rsid w:val="008D658B"/>
    <w:rsid w:val="008D720C"/>
    <w:rsid w:val="008E0504"/>
    <w:rsid w:val="008E3A29"/>
    <w:rsid w:val="008E544E"/>
    <w:rsid w:val="008E68FD"/>
    <w:rsid w:val="008E7332"/>
    <w:rsid w:val="008F1518"/>
    <w:rsid w:val="008F343B"/>
    <w:rsid w:val="008F402B"/>
    <w:rsid w:val="008F7C2B"/>
    <w:rsid w:val="00903A8E"/>
    <w:rsid w:val="00905BD9"/>
    <w:rsid w:val="00912C25"/>
    <w:rsid w:val="00915966"/>
    <w:rsid w:val="00917D19"/>
    <w:rsid w:val="00922FCB"/>
    <w:rsid w:val="00923BAD"/>
    <w:rsid w:val="009258AA"/>
    <w:rsid w:val="00926EF8"/>
    <w:rsid w:val="0093380F"/>
    <w:rsid w:val="00934416"/>
    <w:rsid w:val="009349DA"/>
    <w:rsid w:val="00934D1B"/>
    <w:rsid w:val="00935CB0"/>
    <w:rsid w:val="00940B64"/>
    <w:rsid w:val="00942509"/>
    <w:rsid w:val="009428A9"/>
    <w:rsid w:val="00943407"/>
    <w:rsid w:val="009437A2"/>
    <w:rsid w:val="00944B28"/>
    <w:rsid w:val="00945446"/>
    <w:rsid w:val="00945774"/>
    <w:rsid w:val="009467E4"/>
    <w:rsid w:val="009506DD"/>
    <w:rsid w:val="00954329"/>
    <w:rsid w:val="009604E9"/>
    <w:rsid w:val="00963097"/>
    <w:rsid w:val="00963692"/>
    <w:rsid w:val="00964A3C"/>
    <w:rsid w:val="00967672"/>
    <w:rsid w:val="009676D5"/>
    <w:rsid w:val="00967838"/>
    <w:rsid w:val="009719AD"/>
    <w:rsid w:val="0098095E"/>
    <w:rsid w:val="00981270"/>
    <w:rsid w:val="00982CD6"/>
    <w:rsid w:val="0098322A"/>
    <w:rsid w:val="00983B45"/>
    <w:rsid w:val="00985B73"/>
    <w:rsid w:val="009870A7"/>
    <w:rsid w:val="009914E0"/>
    <w:rsid w:val="00992266"/>
    <w:rsid w:val="009931B5"/>
    <w:rsid w:val="009944AE"/>
    <w:rsid w:val="00994785"/>
    <w:rsid w:val="00994A54"/>
    <w:rsid w:val="00994FEE"/>
    <w:rsid w:val="009A002F"/>
    <w:rsid w:val="009A0818"/>
    <w:rsid w:val="009A08FE"/>
    <w:rsid w:val="009A0B51"/>
    <w:rsid w:val="009A1980"/>
    <w:rsid w:val="009A2E6E"/>
    <w:rsid w:val="009A35FA"/>
    <w:rsid w:val="009A3BC4"/>
    <w:rsid w:val="009A527F"/>
    <w:rsid w:val="009A6092"/>
    <w:rsid w:val="009B0DF0"/>
    <w:rsid w:val="009B1079"/>
    <w:rsid w:val="009B1936"/>
    <w:rsid w:val="009B19ED"/>
    <w:rsid w:val="009B2412"/>
    <w:rsid w:val="009B37E7"/>
    <w:rsid w:val="009B3986"/>
    <w:rsid w:val="009B4639"/>
    <w:rsid w:val="009B493F"/>
    <w:rsid w:val="009B4BC1"/>
    <w:rsid w:val="009B60A3"/>
    <w:rsid w:val="009C286C"/>
    <w:rsid w:val="009C2977"/>
    <w:rsid w:val="009C2B56"/>
    <w:rsid w:val="009C2DCC"/>
    <w:rsid w:val="009C5B07"/>
    <w:rsid w:val="009C606F"/>
    <w:rsid w:val="009C7E87"/>
    <w:rsid w:val="009D0CB6"/>
    <w:rsid w:val="009D47EC"/>
    <w:rsid w:val="009D5C19"/>
    <w:rsid w:val="009E0858"/>
    <w:rsid w:val="009E2CB8"/>
    <w:rsid w:val="009E6C21"/>
    <w:rsid w:val="009E7893"/>
    <w:rsid w:val="009F077B"/>
    <w:rsid w:val="009F181C"/>
    <w:rsid w:val="009F1A83"/>
    <w:rsid w:val="009F3BFD"/>
    <w:rsid w:val="009F6E89"/>
    <w:rsid w:val="009F766E"/>
    <w:rsid w:val="009F7959"/>
    <w:rsid w:val="00A00177"/>
    <w:rsid w:val="00A01CFF"/>
    <w:rsid w:val="00A03762"/>
    <w:rsid w:val="00A10539"/>
    <w:rsid w:val="00A11338"/>
    <w:rsid w:val="00A11D81"/>
    <w:rsid w:val="00A1408B"/>
    <w:rsid w:val="00A15763"/>
    <w:rsid w:val="00A15B74"/>
    <w:rsid w:val="00A21393"/>
    <w:rsid w:val="00A2147A"/>
    <w:rsid w:val="00A226C6"/>
    <w:rsid w:val="00A22DC3"/>
    <w:rsid w:val="00A243E7"/>
    <w:rsid w:val="00A27912"/>
    <w:rsid w:val="00A338A3"/>
    <w:rsid w:val="00A339CF"/>
    <w:rsid w:val="00A34F81"/>
    <w:rsid w:val="00A35110"/>
    <w:rsid w:val="00A356EE"/>
    <w:rsid w:val="00A36378"/>
    <w:rsid w:val="00A36D90"/>
    <w:rsid w:val="00A40015"/>
    <w:rsid w:val="00A41109"/>
    <w:rsid w:val="00A4352C"/>
    <w:rsid w:val="00A445BC"/>
    <w:rsid w:val="00A44B66"/>
    <w:rsid w:val="00A464C9"/>
    <w:rsid w:val="00A47445"/>
    <w:rsid w:val="00A47927"/>
    <w:rsid w:val="00A51052"/>
    <w:rsid w:val="00A610B7"/>
    <w:rsid w:val="00A6234B"/>
    <w:rsid w:val="00A62813"/>
    <w:rsid w:val="00A6656B"/>
    <w:rsid w:val="00A70E1E"/>
    <w:rsid w:val="00A73257"/>
    <w:rsid w:val="00A77F0C"/>
    <w:rsid w:val="00A816A1"/>
    <w:rsid w:val="00A83262"/>
    <w:rsid w:val="00A9081F"/>
    <w:rsid w:val="00A9188C"/>
    <w:rsid w:val="00A93FF8"/>
    <w:rsid w:val="00A95748"/>
    <w:rsid w:val="00A96504"/>
    <w:rsid w:val="00A97002"/>
    <w:rsid w:val="00A97A52"/>
    <w:rsid w:val="00AA0783"/>
    <w:rsid w:val="00AA0D04"/>
    <w:rsid w:val="00AA0D6A"/>
    <w:rsid w:val="00AA2FE5"/>
    <w:rsid w:val="00AB1A1B"/>
    <w:rsid w:val="00AB1A21"/>
    <w:rsid w:val="00AB27F1"/>
    <w:rsid w:val="00AB58BF"/>
    <w:rsid w:val="00AB6D45"/>
    <w:rsid w:val="00AD040B"/>
    <w:rsid w:val="00AD0751"/>
    <w:rsid w:val="00AD092D"/>
    <w:rsid w:val="00AD301A"/>
    <w:rsid w:val="00AD4086"/>
    <w:rsid w:val="00AD618D"/>
    <w:rsid w:val="00AD6D2C"/>
    <w:rsid w:val="00AD77C4"/>
    <w:rsid w:val="00AD7F91"/>
    <w:rsid w:val="00AE07A5"/>
    <w:rsid w:val="00AE0A71"/>
    <w:rsid w:val="00AE25BF"/>
    <w:rsid w:val="00AE27D5"/>
    <w:rsid w:val="00AF0C13"/>
    <w:rsid w:val="00AF44F7"/>
    <w:rsid w:val="00AF741A"/>
    <w:rsid w:val="00B03AF5"/>
    <w:rsid w:val="00B03C01"/>
    <w:rsid w:val="00B05677"/>
    <w:rsid w:val="00B07333"/>
    <w:rsid w:val="00B078D6"/>
    <w:rsid w:val="00B07A94"/>
    <w:rsid w:val="00B10AD9"/>
    <w:rsid w:val="00B1248D"/>
    <w:rsid w:val="00B14709"/>
    <w:rsid w:val="00B1497B"/>
    <w:rsid w:val="00B1529F"/>
    <w:rsid w:val="00B164CD"/>
    <w:rsid w:val="00B20D00"/>
    <w:rsid w:val="00B22BE7"/>
    <w:rsid w:val="00B22DB1"/>
    <w:rsid w:val="00B272CC"/>
    <w:rsid w:val="00B2743D"/>
    <w:rsid w:val="00B3015C"/>
    <w:rsid w:val="00B344D8"/>
    <w:rsid w:val="00B41A90"/>
    <w:rsid w:val="00B47475"/>
    <w:rsid w:val="00B47B7B"/>
    <w:rsid w:val="00B50DE0"/>
    <w:rsid w:val="00B52046"/>
    <w:rsid w:val="00B52119"/>
    <w:rsid w:val="00B544FF"/>
    <w:rsid w:val="00B55651"/>
    <w:rsid w:val="00B5615C"/>
    <w:rsid w:val="00B567D1"/>
    <w:rsid w:val="00B61EA7"/>
    <w:rsid w:val="00B620A6"/>
    <w:rsid w:val="00B631A6"/>
    <w:rsid w:val="00B645A1"/>
    <w:rsid w:val="00B65EA5"/>
    <w:rsid w:val="00B6621A"/>
    <w:rsid w:val="00B6695D"/>
    <w:rsid w:val="00B679FB"/>
    <w:rsid w:val="00B70131"/>
    <w:rsid w:val="00B73B4C"/>
    <w:rsid w:val="00B73F75"/>
    <w:rsid w:val="00B81B2A"/>
    <w:rsid w:val="00B8483E"/>
    <w:rsid w:val="00B84D32"/>
    <w:rsid w:val="00B86768"/>
    <w:rsid w:val="00B86D45"/>
    <w:rsid w:val="00B91DC5"/>
    <w:rsid w:val="00B9304F"/>
    <w:rsid w:val="00B938DA"/>
    <w:rsid w:val="00B941F6"/>
    <w:rsid w:val="00B946CD"/>
    <w:rsid w:val="00B9478F"/>
    <w:rsid w:val="00B955D8"/>
    <w:rsid w:val="00B95F4D"/>
    <w:rsid w:val="00B96481"/>
    <w:rsid w:val="00B97B39"/>
    <w:rsid w:val="00BA3A53"/>
    <w:rsid w:val="00BA3C54"/>
    <w:rsid w:val="00BA4095"/>
    <w:rsid w:val="00BA5B43"/>
    <w:rsid w:val="00BA74C8"/>
    <w:rsid w:val="00BB4381"/>
    <w:rsid w:val="00BB5EBF"/>
    <w:rsid w:val="00BB7EC7"/>
    <w:rsid w:val="00BC14AF"/>
    <w:rsid w:val="00BC18F3"/>
    <w:rsid w:val="00BC1F43"/>
    <w:rsid w:val="00BC4E49"/>
    <w:rsid w:val="00BC6070"/>
    <w:rsid w:val="00BC642A"/>
    <w:rsid w:val="00BC7930"/>
    <w:rsid w:val="00BC7B39"/>
    <w:rsid w:val="00BD0404"/>
    <w:rsid w:val="00BD093D"/>
    <w:rsid w:val="00BD249C"/>
    <w:rsid w:val="00BE35DA"/>
    <w:rsid w:val="00BE43C5"/>
    <w:rsid w:val="00BE58BD"/>
    <w:rsid w:val="00BE5D62"/>
    <w:rsid w:val="00BE73C5"/>
    <w:rsid w:val="00BE7DF8"/>
    <w:rsid w:val="00BF4319"/>
    <w:rsid w:val="00BF5EE5"/>
    <w:rsid w:val="00BF6B29"/>
    <w:rsid w:val="00BF6E27"/>
    <w:rsid w:val="00BF7C9D"/>
    <w:rsid w:val="00BF7EB3"/>
    <w:rsid w:val="00C0010C"/>
    <w:rsid w:val="00C00893"/>
    <w:rsid w:val="00C01BDE"/>
    <w:rsid w:val="00C01E8C"/>
    <w:rsid w:val="00C0272E"/>
    <w:rsid w:val="00C02D85"/>
    <w:rsid w:val="00C02DF6"/>
    <w:rsid w:val="00C03E01"/>
    <w:rsid w:val="00C05F88"/>
    <w:rsid w:val="00C20351"/>
    <w:rsid w:val="00C21E0F"/>
    <w:rsid w:val="00C23582"/>
    <w:rsid w:val="00C270BD"/>
    <w:rsid w:val="00C2724D"/>
    <w:rsid w:val="00C27CA9"/>
    <w:rsid w:val="00C317E7"/>
    <w:rsid w:val="00C3799C"/>
    <w:rsid w:val="00C4305E"/>
    <w:rsid w:val="00C43D1E"/>
    <w:rsid w:val="00C441BD"/>
    <w:rsid w:val="00C44336"/>
    <w:rsid w:val="00C444D1"/>
    <w:rsid w:val="00C452CD"/>
    <w:rsid w:val="00C46239"/>
    <w:rsid w:val="00C468FE"/>
    <w:rsid w:val="00C47624"/>
    <w:rsid w:val="00C50F7C"/>
    <w:rsid w:val="00C51256"/>
    <w:rsid w:val="00C5160E"/>
    <w:rsid w:val="00C51704"/>
    <w:rsid w:val="00C527EA"/>
    <w:rsid w:val="00C543B9"/>
    <w:rsid w:val="00C5591F"/>
    <w:rsid w:val="00C574D7"/>
    <w:rsid w:val="00C57C50"/>
    <w:rsid w:val="00C6269A"/>
    <w:rsid w:val="00C64065"/>
    <w:rsid w:val="00C65321"/>
    <w:rsid w:val="00C66E2B"/>
    <w:rsid w:val="00C715CA"/>
    <w:rsid w:val="00C73EA1"/>
    <w:rsid w:val="00C7495D"/>
    <w:rsid w:val="00C76D3C"/>
    <w:rsid w:val="00C77CE9"/>
    <w:rsid w:val="00C84316"/>
    <w:rsid w:val="00C853DE"/>
    <w:rsid w:val="00C873BF"/>
    <w:rsid w:val="00C92A8A"/>
    <w:rsid w:val="00C92AF6"/>
    <w:rsid w:val="00C9339B"/>
    <w:rsid w:val="00C939B5"/>
    <w:rsid w:val="00CA0968"/>
    <w:rsid w:val="00CA168E"/>
    <w:rsid w:val="00CA4765"/>
    <w:rsid w:val="00CA47BE"/>
    <w:rsid w:val="00CB0647"/>
    <w:rsid w:val="00CB2ECC"/>
    <w:rsid w:val="00CB4236"/>
    <w:rsid w:val="00CB5483"/>
    <w:rsid w:val="00CB6376"/>
    <w:rsid w:val="00CB6C70"/>
    <w:rsid w:val="00CC0E70"/>
    <w:rsid w:val="00CC37E7"/>
    <w:rsid w:val="00CC3DA9"/>
    <w:rsid w:val="00CC4BB1"/>
    <w:rsid w:val="00CC5002"/>
    <w:rsid w:val="00CC5A72"/>
    <w:rsid w:val="00CC72A4"/>
    <w:rsid w:val="00CD3153"/>
    <w:rsid w:val="00CD4798"/>
    <w:rsid w:val="00CD4E70"/>
    <w:rsid w:val="00CD5D33"/>
    <w:rsid w:val="00CE0355"/>
    <w:rsid w:val="00CE2FA6"/>
    <w:rsid w:val="00CE38BF"/>
    <w:rsid w:val="00CE4F39"/>
    <w:rsid w:val="00CE7A1A"/>
    <w:rsid w:val="00CF1AB2"/>
    <w:rsid w:val="00CF58EB"/>
    <w:rsid w:val="00CF6810"/>
    <w:rsid w:val="00D02130"/>
    <w:rsid w:val="00D043DB"/>
    <w:rsid w:val="00D06117"/>
    <w:rsid w:val="00D07720"/>
    <w:rsid w:val="00D10061"/>
    <w:rsid w:val="00D1221C"/>
    <w:rsid w:val="00D1361B"/>
    <w:rsid w:val="00D16395"/>
    <w:rsid w:val="00D20298"/>
    <w:rsid w:val="00D24B87"/>
    <w:rsid w:val="00D27CC3"/>
    <w:rsid w:val="00D31A65"/>
    <w:rsid w:val="00D31CC8"/>
    <w:rsid w:val="00D32678"/>
    <w:rsid w:val="00D34921"/>
    <w:rsid w:val="00D34B49"/>
    <w:rsid w:val="00D37B3A"/>
    <w:rsid w:val="00D4095B"/>
    <w:rsid w:val="00D4373E"/>
    <w:rsid w:val="00D4480F"/>
    <w:rsid w:val="00D44E52"/>
    <w:rsid w:val="00D50A93"/>
    <w:rsid w:val="00D521C1"/>
    <w:rsid w:val="00D5477A"/>
    <w:rsid w:val="00D57F79"/>
    <w:rsid w:val="00D635D0"/>
    <w:rsid w:val="00D639E9"/>
    <w:rsid w:val="00D668D5"/>
    <w:rsid w:val="00D71F40"/>
    <w:rsid w:val="00D730D6"/>
    <w:rsid w:val="00D757F9"/>
    <w:rsid w:val="00D768E2"/>
    <w:rsid w:val="00D77416"/>
    <w:rsid w:val="00D77A62"/>
    <w:rsid w:val="00D77B9E"/>
    <w:rsid w:val="00D80FC6"/>
    <w:rsid w:val="00D839C2"/>
    <w:rsid w:val="00D94917"/>
    <w:rsid w:val="00D96E76"/>
    <w:rsid w:val="00D973FB"/>
    <w:rsid w:val="00D97B23"/>
    <w:rsid w:val="00DA3CDD"/>
    <w:rsid w:val="00DA4125"/>
    <w:rsid w:val="00DA43CD"/>
    <w:rsid w:val="00DA4927"/>
    <w:rsid w:val="00DA62C9"/>
    <w:rsid w:val="00DA6441"/>
    <w:rsid w:val="00DA74F3"/>
    <w:rsid w:val="00DA7581"/>
    <w:rsid w:val="00DB29E7"/>
    <w:rsid w:val="00DB2FA5"/>
    <w:rsid w:val="00DB411C"/>
    <w:rsid w:val="00DB69F3"/>
    <w:rsid w:val="00DB75C9"/>
    <w:rsid w:val="00DC4907"/>
    <w:rsid w:val="00DC49C7"/>
    <w:rsid w:val="00DC4C24"/>
    <w:rsid w:val="00DC7B7D"/>
    <w:rsid w:val="00DD017C"/>
    <w:rsid w:val="00DD01E8"/>
    <w:rsid w:val="00DD1725"/>
    <w:rsid w:val="00DD1A05"/>
    <w:rsid w:val="00DD361E"/>
    <w:rsid w:val="00DD397A"/>
    <w:rsid w:val="00DD4E9B"/>
    <w:rsid w:val="00DD58B7"/>
    <w:rsid w:val="00DD6549"/>
    <w:rsid w:val="00DD6699"/>
    <w:rsid w:val="00DE7DE7"/>
    <w:rsid w:val="00DF13F1"/>
    <w:rsid w:val="00DF5711"/>
    <w:rsid w:val="00E007C5"/>
    <w:rsid w:val="00E00DBF"/>
    <w:rsid w:val="00E01374"/>
    <w:rsid w:val="00E0213F"/>
    <w:rsid w:val="00E028F4"/>
    <w:rsid w:val="00E0335A"/>
    <w:rsid w:val="00E033E0"/>
    <w:rsid w:val="00E042EB"/>
    <w:rsid w:val="00E05571"/>
    <w:rsid w:val="00E069C9"/>
    <w:rsid w:val="00E06B3C"/>
    <w:rsid w:val="00E1026B"/>
    <w:rsid w:val="00E1037C"/>
    <w:rsid w:val="00E114EF"/>
    <w:rsid w:val="00E1172C"/>
    <w:rsid w:val="00E13706"/>
    <w:rsid w:val="00E13CB2"/>
    <w:rsid w:val="00E205F4"/>
    <w:rsid w:val="00E20C37"/>
    <w:rsid w:val="00E218A4"/>
    <w:rsid w:val="00E21D8B"/>
    <w:rsid w:val="00E21F96"/>
    <w:rsid w:val="00E22F6D"/>
    <w:rsid w:val="00E23227"/>
    <w:rsid w:val="00E259AA"/>
    <w:rsid w:val="00E26F5C"/>
    <w:rsid w:val="00E31A81"/>
    <w:rsid w:val="00E31D8A"/>
    <w:rsid w:val="00E33369"/>
    <w:rsid w:val="00E33D92"/>
    <w:rsid w:val="00E43C05"/>
    <w:rsid w:val="00E43E56"/>
    <w:rsid w:val="00E45FBD"/>
    <w:rsid w:val="00E47B86"/>
    <w:rsid w:val="00E501D9"/>
    <w:rsid w:val="00E52AFD"/>
    <w:rsid w:val="00E52C57"/>
    <w:rsid w:val="00E56167"/>
    <w:rsid w:val="00E57E7D"/>
    <w:rsid w:val="00E657CC"/>
    <w:rsid w:val="00E65B36"/>
    <w:rsid w:val="00E66C7D"/>
    <w:rsid w:val="00E73AE2"/>
    <w:rsid w:val="00E74C9F"/>
    <w:rsid w:val="00E76006"/>
    <w:rsid w:val="00E807F6"/>
    <w:rsid w:val="00E8340A"/>
    <w:rsid w:val="00E83437"/>
    <w:rsid w:val="00E84CD8"/>
    <w:rsid w:val="00E87AD7"/>
    <w:rsid w:val="00E90B85"/>
    <w:rsid w:val="00E91679"/>
    <w:rsid w:val="00E92452"/>
    <w:rsid w:val="00E92D7E"/>
    <w:rsid w:val="00E9445C"/>
    <w:rsid w:val="00E94CC1"/>
    <w:rsid w:val="00E95C50"/>
    <w:rsid w:val="00E96431"/>
    <w:rsid w:val="00EA017F"/>
    <w:rsid w:val="00EA1991"/>
    <w:rsid w:val="00EA4E83"/>
    <w:rsid w:val="00EC3039"/>
    <w:rsid w:val="00EC5235"/>
    <w:rsid w:val="00EC585A"/>
    <w:rsid w:val="00EC7242"/>
    <w:rsid w:val="00ED25A0"/>
    <w:rsid w:val="00ED3971"/>
    <w:rsid w:val="00ED6B03"/>
    <w:rsid w:val="00ED7A5B"/>
    <w:rsid w:val="00EE04C6"/>
    <w:rsid w:val="00EE166C"/>
    <w:rsid w:val="00EE4E20"/>
    <w:rsid w:val="00EE58AB"/>
    <w:rsid w:val="00EF065C"/>
    <w:rsid w:val="00EF1713"/>
    <w:rsid w:val="00EF2BDB"/>
    <w:rsid w:val="00EF63D4"/>
    <w:rsid w:val="00F0049A"/>
    <w:rsid w:val="00F00564"/>
    <w:rsid w:val="00F0158F"/>
    <w:rsid w:val="00F01D3A"/>
    <w:rsid w:val="00F01E0B"/>
    <w:rsid w:val="00F01FDA"/>
    <w:rsid w:val="00F03685"/>
    <w:rsid w:val="00F06119"/>
    <w:rsid w:val="00F06D30"/>
    <w:rsid w:val="00F07C92"/>
    <w:rsid w:val="00F107CF"/>
    <w:rsid w:val="00F110CD"/>
    <w:rsid w:val="00F119EA"/>
    <w:rsid w:val="00F138AB"/>
    <w:rsid w:val="00F14B43"/>
    <w:rsid w:val="00F203C7"/>
    <w:rsid w:val="00F20FEE"/>
    <w:rsid w:val="00F215E2"/>
    <w:rsid w:val="00F21E3F"/>
    <w:rsid w:val="00F253A6"/>
    <w:rsid w:val="00F25D28"/>
    <w:rsid w:val="00F27B38"/>
    <w:rsid w:val="00F31D95"/>
    <w:rsid w:val="00F32AB4"/>
    <w:rsid w:val="00F34BD5"/>
    <w:rsid w:val="00F36DD7"/>
    <w:rsid w:val="00F41A27"/>
    <w:rsid w:val="00F4338D"/>
    <w:rsid w:val="00F440D3"/>
    <w:rsid w:val="00F446AC"/>
    <w:rsid w:val="00F44FB0"/>
    <w:rsid w:val="00F46EAF"/>
    <w:rsid w:val="00F46F64"/>
    <w:rsid w:val="00F471CB"/>
    <w:rsid w:val="00F4729C"/>
    <w:rsid w:val="00F50B1F"/>
    <w:rsid w:val="00F51C5C"/>
    <w:rsid w:val="00F52FB3"/>
    <w:rsid w:val="00F561BC"/>
    <w:rsid w:val="00F561F0"/>
    <w:rsid w:val="00F5621C"/>
    <w:rsid w:val="00F5774F"/>
    <w:rsid w:val="00F612B7"/>
    <w:rsid w:val="00F62688"/>
    <w:rsid w:val="00F636D7"/>
    <w:rsid w:val="00F648A7"/>
    <w:rsid w:val="00F710CA"/>
    <w:rsid w:val="00F71489"/>
    <w:rsid w:val="00F75E33"/>
    <w:rsid w:val="00F76BE5"/>
    <w:rsid w:val="00F77623"/>
    <w:rsid w:val="00F822AB"/>
    <w:rsid w:val="00F829C2"/>
    <w:rsid w:val="00F83D11"/>
    <w:rsid w:val="00F85BFB"/>
    <w:rsid w:val="00F9182B"/>
    <w:rsid w:val="00F91A2E"/>
    <w:rsid w:val="00F921F1"/>
    <w:rsid w:val="00FA0C19"/>
    <w:rsid w:val="00FA1F80"/>
    <w:rsid w:val="00FA28AE"/>
    <w:rsid w:val="00FA51C3"/>
    <w:rsid w:val="00FA65D5"/>
    <w:rsid w:val="00FA73EE"/>
    <w:rsid w:val="00FB127E"/>
    <w:rsid w:val="00FB2F7B"/>
    <w:rsid w:val="00FB309E"/>
    <w:rsid w:val="00FB38BE"/>
    <w:rsid w:val="00FB3FEB"/>
    <w:rsid w:val="00FB6205"/>
    <w:rsid w:val="00FB6A65"/>
    <w:rsid w:val="00FC02ED"/>
    <w:rsid w:val="00FC0804"/>
    <w:rsid w:val="00FC1E1A"/>
    <w:rsid w:val="00FC3B6D"/>
    <w:rsid w:val="00FC4914"/>
    <w:rsid w:val="00FC50B2"/>
    <w:rsid w:val="00FC62B9"/>
    <w:rsid w:val="00FC717F"/>
    <w:rsid w:val="00FD15DC"/>
    <w:rsid w:val="00FD3A4E"/>
    <w:rsid w:val="00FD5F15"/>
    <w:rsid w:val="00FD6D81"/>
    <w:rsid w:val="00FE25E9"/>
    <w:rsid w:val="00FE2EB7"/>
    <w:rsid w:val="00FE4940"/>
    <w:rsid w:val="00FE57BC"/>
    <w:rsid w:val="00FE6E74"/>
    <w:rsid w:val="00FE7AC2"/>
    <w:rsid w:val="00FF1AD3"/>
    <w:rsid w:val="00FF1C0F"/>
    <w:rsid w:val="00FF3F0C"/>
    <w:rsid w:val="00FF616D"/>
    <w:rsid w:val="00FF77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B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6C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F1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F1C0F"/>
    <w:pPr>
      <w:pBdr>
        <w:top w:val="none" w:sz="0" w:space="0" w:color="auto"/>
      </w:pBdr>
      <w:spacing w:before="180"/>
      <w:outlineLvl w:val="1"/>
    </w:pPr>
    <w:rPr>
      <w:sz w:val="32"/>
    </w:rPr>
  </w:style>
  <w:style w:type="paragraph" w:styleId="3">
    <w:name w:val="heading 3"/>
    <w:basedOn w:val="2"/>
    <w:next w:val="a"/>
    <w:qFormat/>
    <w:rsid w:val="00FF1C0F"/>
    <w:pPr>
      <w:spacing w:before="120"/>
      <w:outlineLvl w:val="2"/>
    </w:pPr>
    <w:rPr>
      <w:sz w:val="28"/>
    </w:rPr>
  </w:style>
  <w:style w:type="paragraph" w:styleId="4">
    <w:name w:val="heading 4"/>
    <w:basedOn w:val="3"/>
    <w:next w:val="a"/>
    <w:qFormat/>
    <w:rsid w:val="00FF1C0F"/>
    <w:pPr>
      <w:ind w:left="1418" w:hanging="1418"/>
      <w:outlineLvl w:val="3"/>
    </w:pPr>
    <w:rPr>
      <w:sz w:val="24"/>
    </w:rPr>
  </w:style>
  <w:style w:type="paragraph" w:styleId="5">
    <w:name w:val="heading 5"/>
    <w:basedOn w:val="4"/>
    <w:next w:val="a"/>
    <w:qFormat/>
    <w:rsid w:val="00FF1C0F"/>
    <w:pPr>
      <w:ind w:left="1701" w:hanging="1701"/>
      <w:outlineLvl w:val="4"/>
    </w:pPr>
    <w:rPr>
      <w:sz w:val="22"/>
    </w:rPr>
  </w:style>
  <w:style w:type="paragraph" w:styleId="6">
    <w:name w:val="heading 6"/>
    <w:basedOn w:val="H6"/>
    <w:next w:val="a"/>
    <w:qFormat/>
    <w:rsid w:val="00FF1C0F"/>
    <w:pPr>
      <w:outlineLvl w:val="5"/>
    </w:pPr>
  </w:style>
  <w:style w:type="paragraph" w:styleId="7">
    <w:name w:val="heading 7"/>
    <w:basedOn w:val="H6"/>
    <w:next w:val="a"/>
    <w:qFormat/>
    <w:rsid w:val="00FF1C0F"/>
    <w:pPr>
      <w:outlineLvl w:val="6"/>
    </w:pPr>
  </w:style>
  <w:style w:type="paragraph" w:styleId="8">
    <w:name w:val="heading 8"/>
    <w:basedOn w:val="1"/>
    <w:next w:val="a"/>
    <w:qFormat/>
    <w:rsid w:val="00FF1C0F"/>
    <w:pPr>
      <w:ind w:left="0" w:firstLine="0"/>
      <w:outlineLvl w:val="7"/>
    </w:pPr>
  </w:style>
  <w:style w:type="paragraph" w:styleId="9">
    <w:name w:val="heading 9"/>
    <w:basedOn w:val="8"/>
    <w:next w:val="a"/>
    <w:qFormat/>
    <w:rsid w:val="00FF1C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F1C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F1C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F1C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F1C0F"/>
    <w:pPr>
      <w:spacing w:before="180"/>
      <w:ind w:left="2693" w:hanging="2693"/>
    </w:pPr>
    <w:rPr>
      <w:b/>
    </w:rPr>
  </w:style>
  <w:style w:type="paragraph" w:styleId="10">
    <w:name w:val="toc 1"/>
    <w:semiHidden/>
    <w:rsid w:val="00FF1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1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F1C0F"/>
    <w:pPr>
      <w:ind w:left="1701" w:hanging="1701"/>
    </w:pPr>
  </w:style>
  <w:style w:type="paragraph" w:styleId="40">
    <w:name w:val="toc 4"/>
    <w:basedOn w:val="30"/>
    <w:semiHidden/>
    <w:rsid w:val="00FF1C0F"/>
    <w:pPr>
      <w:ind w:left="1418" w:hanging="1418"/>
    </w:pPr>
  </w:style>
  <w:style w:type="paragraph" w:styleId="30">
    <w:name w:val="toc 3"/>
    <w:basedOn w:val="21"/>
    <w:semiHidden/>
    <w:rsid w:val="00FF1C0F"/>
    <w:pPr>
      <w:ind w:left="1134" w:hanging="1134"/>
    </w:pPr>
  </w:style>
  <w:style w:type="paragraph" w:styleId="21">
    <w:name w:val="toc 2"/>
    <w:basedOn w:val="10"/>
    <w:semiHidden/>
    <w:rsid w:val="00FF1C0F"/>
    <w:pPr>
      <w:keepNext w:val="0"/>
      <w:spacing w:before="0"/>
      <w:ind w:left="851" w:hanging="851"/>
    </w:pPr>
    <w:rPr>
      <w:sz w:val="20"/>
    </w:rPr>
  </w:style>
  <w:style w:type="paragraph" w:styleId="22">
    <w:name w:val="index 2"/>
    <w:basedOn w:val="11"/>
    <w:semiHidden/>
    <w:rsid w:val="00FF1C0F"/>
    <w:pPr>
      <w:ind w:left="284"/>
    </w:pPr>
  </w:style>
  <w:style w:type="paragraph" w:styleId="11">
    <w:name w:val="index 1"/>
    <w:basedOn w:val="a"/>
    <w:semiHidden/>
    <w:rsid w:val="00FF1C0F"/>
    <w:pPr>
      <w:keepLines/>
      <w:spacing w:after="0"/>
    </w:pPr>
  </w:style>
  <w:style w:type="paragraph" w:customStyle="1" w:styleId="ZH">
    <w:name w:val="ZH"/>
    <w:rsid w:val="00FF1C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F1C0F"/>
    <w:pPr>
      <w:outlineLvl w:val="9"/>
    </w:pPr>
  </w:style>
  <w:style w:type="paragraph" w:styleId="23">
    <w:name w:val="List Number 2"/>
    <w:basedOn w:val="ac"/>
    <w:rsid w:val="00FF1C0F"/>
    <w:pPr>
      <w:ind w:left="851"/>
    </w:pPr>
  </w:style>
  <w:style w:type="character" w:styleId="ad">
    <w:name w:val="footnote reference"/>
    <w:basedOn w:val="a0"/>
    <w:semiHidden/>
    <w:rsid w:val="00FF1C0F"/>
    <w:rPr>
      <w:b/>
      <w:position w:val="6"/>
      <w:sz w:val="16"/>
    </w:rPr>
  </w:style>
  <w:style w:type="paragraph" w:styleId="ae">
    <w:name w:val="footnote text"/>
    <w:basedOn w:val="a"/>
    <w:semiHidden/>
    <w:rsid w:val="00FF1C0F"/>
    <w:pPr>
      <w:keepLines/>
      <w:spacing w:after="0"/>
      <w:ind w:left="454" w:hanging="454"/>
    </w:pPr>
    <w:rPr>
      <w:sz w:val="16"/>
    </w:rPr>
  </w:style>
  <w:style w:type="paragraph" w:customStyle="1" w:styleId="TAC">
    <w:name w:val="TAC"/>
    <w:basedOn w:val="TAL"/>
    <w:rsid w:val="00FF1C0F"/>
    <w:pPr>
      <w:jc w:val="center"/>
    </w:pPr>
  </w:style>
  <w:style w:type="paragraph" w:customStyle="1" w:styleId="TF">
    <w:name w:val="TF"/>
    <w:basedOn w:val="TH"/>
    <w:rsid w:val="00FF1C0F"/>
    <w:pPr>
      <w:keepNext w:val="0"/>
      <w:spacing w:before="0" w:after="240"/>
    </w:pPr>
  </w:style>
  <w:style w:type="paragraph" w:customStyle="1" w:styleId="NO">
    <w:name w:val="NO"/>
    <w:basedOn w:val="a"/>
    <w:link w:val="NOZchn"/>
    <w:qFormat/>
    <w:rsid w:val="00FF1C0F"/>
    <w:pPr>
      <w:keepLines/>
      <w:ind w:left="1135" w:hanging="851"/>
    </w:pPr>
  </w:style>
  <w:style w:type="paragraph" w:styleId="90">
    <w:name w:val="toc 9"/>
    <w:basedOn w:val="80"/>
    <w:semiHidden/>
    <w:rsid w:val="00FF1C0F"/>
    <w:pPr>
      <w:ind w:left="1418" w:hanging="1418"/>
    </w:pPr>
  </w:style>
  <w:style w:type="paragraph" w:customStyle="1" w:styleId="EX">
    <w:name w:val="EX"/>
    <w:basedOn w:val="a"/>
    <w:rsid w:val="00FF1C0F"/>
    <w:pPr>
      <w:keepLines/>
      <w:ind w:left="1702" w:hanging="1418"/>
    </w:pPr>
  </w:style>
  <w:style w:type="paragraph" w:customStyle="1" w:styleId="FP">
    <w:name w:val="FP"/>
    <w:basedOn w:val="a"/>
    <w:rsid w:val="00FF1C0F"/>
    <w:pPr>
      <w:spacing w:after="0"/>
    </w:pPr>
  </w:style>
  <w:style w:type="paragraph" w:customStyle="1" w:styleId="LD">
    <w:name w:val="LD"/>
    <w:rsid w:val="00FF1C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1C0F"/>
    <w:pPr>
      <w:spacing w:after="0"/>
    </w:pPr>
  </w:style>
  <w:style w:type="paragraph" w:customStyle="1" w:styleId="EW">
    <w:name w:val="EW"/>
    <w:basedOn w:val="EX"/>
    <w:rsid w:val="00FF1C0F"/>
    <w:pPr>
      <w:spacing w:after="0"/>
    </w:pPr>
  </w:style>
  <w:style w:type="paragraph" w:styleId="60">
    <w:name w:val="toc 6"/>
    <w:basedOn w:val="50"/>
    <w:next w:val="a"/>
    <w:semiHidden/>
    <w:rsid w:val="00FF1C0F"/>
    <w:pPr>
      <w:ind w:left="1985" w:hanging="1985"/>
    </w:pPr>
  </w:style>
  <w:style w:type="paragraph" w:styleId="70">
    <w:name w:val="toc 7"/>
    <w:basedOn w:val="60"/>
    <w:next w:val="a"/>
    <w:semiHidden/>
    <w:rsid w:val="00FF1C0F"/>
    <w:pPr>
      <w:ind w:left="2268" w:hanging="2268"/>
    </w:pPr>
  </w:style>
  <w:style w:type="paragraph" w:styleId="24">
    <w:name w:val="List Bullet 2"/>
    <w:basedOn w:val="af"/>
    <w:rsid w:val="00FF1C0F"/>
    <w:pPr>
      <w:ind w:left="851"/>
    </w:pPr>
  </w:style>
  <w:style w:type="paragraph" w:styleId="31">
    <w:name w:val="List Bullet 3"/>
    <w:basedOn w:val="24"/>
    <w:rsid w:val="00FF1C0F"/>
    <w:pPr>
      <w:ind w:left="1135"/>
    </w:pPr>
  </w:style>
  <w:style w:type="paragraph" w:styleId="ac">
    <w:name w:val="List Number"/>
    <w:basedOn w:val="af0"/>
    <w:rsid w:val="00FF1C0F"/>
  </w:style>
  <w:style w:type="paragraph" w:customStyle="1" w:styleId="EQ">
    <w:name w:val="EQ"/>
    <w:basedOn w:val="a"/>
    <w:next w:val="a"/>
    <w:rsid w:val="00FF1C0F"/>
    <w:pPr>
      <w:keepLines/>
      <w:tabs>
        <w:tab w:val="center" w:pos="4536"/>
        <w:tab w:val="right" w:pos="9072"/>
      </w:tabs>
    </w:pPr>
    <w:rPr>
      <w:noProof/>
    </w:rPr>
  </w:style>
  <w:style w:type="paragraph" w:customStyle="1" w:styleId="TH">
    <w:name w:val="TH"/>
    <w:basedOn w:val="a"/>
    <w:link w:val="THChar"/>
    <w:qFormat/>
    <w:rsid w:val="00FF1C0F"/>
    <w:pPr>
      <w:keepNext/>
      <w:keepLines/>
      <w:spacing w:before="60"/>
      <w:jc w:val="center"/>
    </w:pPr>
    <w:rPr>
      <w:rFonts w:ascii="Arial" w:hAnsi="Arial"/>
      <w:b/>
    </w:rPr>
  </w:style>
  <w:style w:type="paragraph" w:customStyle="1" w:styleId="NF">
    <w:name w:val="NF"/>
    <w:basedOn w:val="NO"/>
    <w:rsid w:val="00FF1C0F"/>
    <w:pPr>
      <w:keepNext/>
      <w:spacing w:after="0"/>
    </w:pPr>
    <w:rPr>
      <w:rFonts w:ascii="Arial" w:hAnsi="Arial"/>
      <w:sz w:val="18"/>
    </w:rPr>
  </w:style>
  <w:style w:type="paragraph" w:customStyle="1" w:styleId="PL">
    <w:name w:val="PL"/>
    <w:rsid w:val="00FF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1C0F"/>
    <w:pPr>
      <w:jc w:val="right"/>
    </w:pPr>
  </w:style>
  <w:style w:type="paragraph" w:customStyle="1" w:styleId="H6">
    <w:name w:val="H6"/>
    <w:basedOn w:val="5"/>
    <w:next w:val="a"/>
    <w:rsid w:val="00FF1C0F"/>
    <w:pPr>
      <w:ind w:left="1985" w:hanging="1985"/>
      <w:outlineLvl w:val="9"/>
    </w:pPr>
    <w:rPr>
      <w:sz w:val="20"/>
    </w:rPr>
  </w:style>
  <w:style w:type="paragraph" w:customStyle="1" w:styleId="TAN">
    <w:name w:val="TAN"/>
    <w:basedOn w:val="TAL"/>
    <w:rsid w:val="00FF1C0F"/>
    <w:pPr>
      <w:ind w:left="851" w:hanging="851"/>
    </w:pPr>
  </w:style>
  <w:style w:type="paragraph" w:customStyle="1" w:styleId="ZA">
    <w:name w:val="ZA"/>
    <w:rsid w:val="00FF1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1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1C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1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1C0F"/>
    <w:pPr>
      <w:framePr w:wrap="notBeside" w:y="16161"/>
    </w:pPr>
  </w:style>
  <w:style w:type="character" w:customStyle="1" w:styleId="ZGSM">
    <w:name w:val="ZGSM"/>
    <w:rsid w:val="00FF1C0F"/>
  </w:style>
  <w:style w:type="paragraph" w:styleId="25">
    <w:name w:val="List 2"/>
    <w:basedOn w:val="af0"/>
    <w:rsid w:val="00FF1C0F"/>
    <w:pPr>
      <w:ind w:left="851"/>
    </w:pPr>
  </w:style>
  <w:style w:type="paragraph" w:customStyle="1" w:styleId="ZG">
    <w:name w:val="ZG"/>
    <w:rsid w:val="00FF1C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F1C0F"/>
    <w:pPr>
      <w:ind w:left="1135"/>
    </w:pPr>
  </w:style>
  <w:style w:type="paragraph" w:styleId="41">
    <w:name w:val="List 4"/>
    <w:basedOn w:val="32"/>
    <w:rsid w:val="00FF1C0F"/>
    <w:pPr>
      <w:ind w:left="1418"/>
    </w:pPr>
  </w:style>
  <w:style w:type="paragraph" w:styleId="51">
    <w:name w:val="List 5"/>
    <w:basedOn w:val="41"/>
    <w:rsid w:val="00FF1C0F"/>
    <w:pPr>
      <w:ind w:left="1702"/>
    </w:pPr>
  </w:style>
  <w:style w:type="paragraph" w:customStyle="1" w:styleId="EditorsNote">
    <w:name w:val="Editor's Note"/>
    <w:aliases w:val="EN"/>
    <w:basedOn w:val="NO"/>
    <w:link w:val="EditorsNoteChar"/>
    <w:qFormat/>
    <w:rsid w:val="00FF1C0F"/>
    <w:rPr>
      <w:color w:val="FF0000"/>
    </w:rPr>
  </w:style>
  <w:style w:type="paragraph" w:styleId="af0">
    <w:name w:val="List"/>
    <w:basedOn w:val="a"/>
    <w:rsid w:val="00FF1C0F"/>
    <w:pPr>
      <w:ind w:left="568" w:hanging="284"/>
    </w:pPr>
  </w:style>
  <w:style w:type="paragraph" w:styleId="af">
    <w:name w:val="List Bullet"/>
    <w:basedOn w:val="af0"/>
    <w:rsid w:val="00FF1C0F"/>
  </w:style>
  <w:style w:type="paragraph" w:styleId="42">
    <w:name w:val="List Bullet 4"/>
    <w:basedOn w:val="31"/>
    <w:rsid w:val="00FF1C0F"/>
    <w:pPr>
      <w:ind w:left="1418"/>
    </w:pPr>
  </w:style>
  <w:style w:type="paragraph" w:styleId="52">
    <w:name w:val="List Bullet 5"/>
    <w:basedOn w:val="42"/>
    <w:rsid w:val="00FF1C0F"/>
    <w:pPr>
      <w:ind w:left="1702"/>
    </w:pPr>
  </w:style>
  <w:style w:type="paragraph" w:customStyle="1" w:styleId="B1">
    <w:name w:val="B1"/>
    <w:basedOn w:val="af0"/>
    <w:link w:val="B1Char"/>
    <w:qFormat/>
    <w:rsid w:val="00FF1C0F"/>
  </w:style>
  <w:style w:type="paragraph" w:customStyle="1" w:styleId="B2">
    <w:name w:val="B2"/>
    <w:basedOn w:val="25"/>
    <w:link w:val="B2Char"/>
    <w:qFormat/>
    <w:rsid w:val="00FF1C0F"/>
  </w:style>
  <w:style w:type="paragraph" w:customStyle="1" w:styleId="B3">
    <w:name w:val="B3"/>
    <w:basedOn w:val="32"/>
    <w:link w:val="B3Car"/>
    <w:rsid w:val="00FF1C0F"/>
  </w:style>
  <w:style w:type="paragraph" w:customStyle="1" w:styleId="B4">
    <w:name w:val="B4"/>
    <w:basedOn w:val="41"/>
    <w:rsid w:val="00FF1C0F"/>
  </w:style>
  <w:style w:type="paragraph" w:customStyle="1" w:styleId="B5">
    <w:name w:val="B5"/>
    <w:basedOn w:val="51"/>
    <w:rsid w:val="00FF1C0F"/>
  </w:style>
  <w:style w:type="paragraph" w:styleId="af1">
    <w:name w:val="footer"/>
    <w:basedOn w:val="a4"/>
    <w:rsid w:val="00FF1C0F"/>
    <w:pPr>
      <w:jc w:val="center"/>
    </w:pPr>
    <w:rPr>
      <w:i/>
    </w:rPr>
  </w:style>
  <w:style w:type="paragraph" w:customStyle="1" w:styleId="ZTD">
    <w:name w:val="ZTD"/>
    <w:basedOn w:val="ZB"/>
    <w:rsid w:val="00FF1C0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CB2ECC"/>
    <w:rPr>
      <w:rFonts w:ascii="Arial" w:eastAsia="Times New Roman" w:hAnsi="Arial"/>
      <w:sz w:val="18"/>
      <w:lang w:val="en-GB" w:eastAsia="en-GB"/>
    </w:rPr>
  </w:style>
  <w:style w:type="character" w:customStyle="1" w:styleId="NOZchn">
    <w:name w:val="NO Zchn"/>
    <w:link w:val="NO"/>
    <w:qFormat/>
    <w:rsid w:val="005C5891"/>
    <w:rPr>
      <w:rFonts w:eastAsia="Times New Roman"/>
      <w:lang w:val="en-GB" w:eastAsia="en-GB"/>
    </w:rPr>
  </w:style>
  <w:style w:type="paragraph" w:styleId="af4">
    <w:name w:val="Revision"/>
    <w:hidden/>
    <w:uiPriority w:val="99"/>
    <w:semiHidden/>
    <w:rsid w:val="00660538"/>
    <w:rPr>
      <w:lang w:val="en-GB" w:eastAsia="en-GB"/>
    </w:rPr>
  </w:style>
  <w:style w:type="character" w:customStyle="1" w:styleId="12">
    <w:name w:val="未处理的提及1"/>
    <w:basedOn w:val="a0"/>
    <w:uiPriority w:val="99"/>
    <w:semiHidden/>
    <w:unhideWhenUsed/>
    <w:rsid w:val="00A4352C"/>
    <w:rPr>
      <w:color w:val="605E5C"/>
      <w:shd w:val="clear" w:color="auto" w:fill="E1DFDD"/>
    </w:rPr>
  </w:style>
  <w:style w:type="character" w:customStyle="1" w:styleId="B1Char">
    <w:name w:val="B1 Char"/>
    <w:basedOn w:val="a0"/>
    <w:link w:val="B1"/>
    <w:qFormat/>
    <w:locked/>
    <w:rsid w:val="0083745A"/>
    <w:rPr>
      <w:rFonts w:eastAsia="Times New Roman"/>
      <w:lang w:val="en-GB" w:eastAsia="en-GB"/>
    </w:rPr>
  </w:style>
  <w:style w:type="character" w:customStyle="1" w:styleId="B3Car">
    <w:name w:val="B3 Car"/>
    <w:link w:val="B3"/>
    <w:locked/>
    <w:rsid w:val="00226990"/>
    <w:rPr>
      <w:rFonts w:eastAsia="Times New Roman"/>
      <w:lang w:val="en-GB" w:eastAsia="en-GB"/>
    </w:rPr>
  </w:style>
  <w:style w:type="character" w:customStyle="1" w:styleId="B2Char">
    <w:name w:val="B2 Char"/>
    <w:link w:val="B2"/>
    <w:qFormat/>
    <w:locked/>
    <w:rsid w:val="004B7022"/>
    <w:rPr>
      <w:rFonts w:eastAsia="Times New Roman"/>
      <w:lang w:val="en-GB" w:eastAsia="en-GB"/>
    </w:rPr>
  </w:style>
  <w:style w:type="character" w:customStyle="1" w:styleId="CRCoverPageZchn">
    <w:name w:val="CR Cover Page Zchn"/>
    <w:link w:val="CRCoverPage"/>
    <w:locked/>
    <w:rsid w:val="00E66C7D"/>
    <w:rPr>
      <w:rFonts w:ascii="Arial" w:hAnsi="Arial"/>
      <w:lang w:val="en-GB" w:eastAsia="en-US"/>
    </w:rPr>
  </w:style>
  <w:style w:type="paragraph" w:customStyle="1" w:styleId="Guidance">
    <w:name w:val="Guidance"/>
    <w:basedOn w:val="a"/>
    <w:rsid w:val="000440B9"/>
    <w:rPr>
      <w:rFonts w:eastAsiaTheme="minorEastAsia"/>
      <w:i/>
      <w:color w:val="000000"/>
      <w:lang w:eastAsia="ja-JP"/>
    </w:rPr>
  </w:style>
  <w:style w:type="character" w:customStyle="1" w:styleId="EditorsNoteChar">
    <w:name w:val="Editor's Note Char"/>
    <w:aliases w:val="EN Char"/>
    <w:link w:val="EditorsNote"/>
    <w:qFormat/>
    <w:rsid w:val="00964A3C"/>
    <w:rPr>
      <w:rFonts w:eastAsia="Times New Roman"/>
      <w:color w:val="FF0000"/>
      <w:lang w:val="en-GB" w:eastAsia="en-GB"/>
    </w:rPr>
  </w:style>
  <w:style w:type="character" w:customStyle="1" w:styleId="THChar">
    <w:name w:val="TH Char"/>
    <w:link w:val="TH"/>
    <w:qFormat/>
    <w:rsid w:val="00BD0404"/>
    <w:rPr>
      <w:rFonts w:ascii="Arial" w:eastAsia="Times New Roman"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6C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F1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F1C0F"/>
    <w:pPr>
      <w:pBdr>
        <w:top w:val="none" w:sz="0" w:space="0" w:color="auto"/>
      </w:pBdr>
      <w:spacing w:before="180"/>
      <w:outlineLvl w:val="1"/>
    </w:pPr>
    <w:rPr>
      <w:sz w:val="32"/>
    </w:rPr>
  </w:style>
  <w:style w:type="paragraph" w:styleId="3">
    <w:name w:val="heading 3"/>
    <w:basedOn w:val="2"/>
    <w:next w:val="a"/>
    <w:qFormat/>
    <w:rsid w:val="00FF1C0F"/>
    <w:pPr>
      <w:spacing w:before="120"/>
      <w:outlineLvl w:val="2"/>
    </w:pPr>
    <w:rPr>
      <w:sz w:val="28"/>
    </w:rPr>
  </w:style>
  <w:style w:type="paragraph" w:styleId="4">
    <w:name w:val="heading 4"/>
    <w:basedOn w:val="3"/>
    <w:next w:val="a"/>
    <w:qFormat/>
    <w:rsid w:val="00FF1C0F"/>
    <w:pPr>
      <w:ind w:left="1418" w:hanging="1418"/>
      <w:outlineLvl w:val="3"/>
    </w:pPr>
    <w:rPr>
      <w:sz w:val="24"/>
    </w:rPr>
  </w:style>
  <w:style w:type="paragraph" w:styleId="5">
    <w:name w:val="heading 5"/>
    <w:basedOn w:val="4"/>
    <w:next w:val="a"/>
    <w:qFormat/>
    <w:rsid w:val="00FF1C0F"/>
    <w:pPr>
      <w:ind w:left="1701" w:hanging="1701"/>
      <w:outlineLvl w:val="4"/>
    </w:pPr>
    <w:rPr>
      <w:sz w:val="22"/>
    </w:rPr>
  </w:style>
  <w:style w:type="paragraph" w:styleId="6">
    <w:name w:val="heading 6"/>
    <w:basedOn w:val="H6"/>
    <w:next w:val="a"/>
    <w:qFormat/>
    <w:rsid w:val="00FF1C0F"/>
    <w:pPr>
      <w:outlineLvl w:val="5"/>
    </w:pPr>
  </w:style>
  <w:style w:type="paragraph" w:styleId="7">
    <w:name w:val="heading 7"/>
    <w:basedOn w:val="H6"/>
    <w:next w:val="a"/>
    <w:qFormat/>
    <w:rsid w:val="00FF1C0F"/>
    <w:pPr>
      <w:outlineLvl w:val="6"/>
    </w:pPr>
  </w:style>
  <w:style w:type="paragraph" w:styleId="8">
    <w:name w:val="heading 8"/>
    <w:basedOn w:val="1"/>
    <w:next w:val="a"/>
    <w:qFormat/>
    <w:rsid w:val="00FF1C0F"/>
    <w:pPr>
      <w:ind w:left="0" w:firstLine="0"/>
      <w:outlineLvl w:val="7"/>
    </w:pPr>
  </w:style>
  <w:style w:type="paragraph" w:styleId="9">
    <w:name w:val="heading 9"/>
    <w:basedOn w:val="8"/>
    <w:next w:val="a"/>
    <w:qFormat/>
    <w:rsid w:val="00FF1C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F1C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F1C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F1C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F1C0F"/>
    <w:pPr>
      <w:spacing w:before="180"/>
      <w:ind w:left="2693" w:hanging="2693"/>
    </w:pPr>
    <w:rPr>
      <w:b/>
    </w:rPr>
  </w:style>
  <w:style w:type="paragraph" w:styleId="10">
    <w:name w:val="toc 1"/>
    <w:semiHidden/>
    <w:rsid w:val="00FF1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1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FF1C0F"/>
    <w:pPr>
      <w:ind w:left="1701" w:hanging="1701"/>
    </w:pPr>
  </w:style>
  <w:style w:type="paragraph" w:styleId="40">
    <w:name w:val="toc 4"/>
    <w:basedOn w:val="30"/>
    <w:semiHidden/>
    <w:rsid w:val="00FF1C0F"/>
    <w:pPr>
      <w:ind w:left="1418" w:hanging="1418"/>
    </w:pPr>
  </w:style>
  <w:style w:type="paragraph" w:styleId="30">
    <w:name w:val="toc 3"/>
    <w:basedOn w:val="21"/>
    <w:semiHidden/>
    <w:rsid w:val="00FF1C0F"/>
    <w:pPr>
      <w:ind w:left="1134" w:hanging="1134"/>
    </w:pPr>
  </w:style>
  <w:style w:type="paragraph" w:styleId="21">
    <w:name w:val="toc 2"/>
    <w:basedOn w:val="10"/>
    <w:semiHidden/>
    <w:rsid w:val="00FF1C0F"/>
    <w:pPr>
      <w:keepNext w:val="0"/>
      <w:spacing w:before="0"/>
      <w:ind w:left="851" w:hanging="851"/>
    </w:pPr>
    <w:rPr>
      <w:sz w:val="20"/>
    </w:rPr>
  </w:style>
  <w:style w:type="paragraph" w:styleId="22">
    <w:name w:val="index 2"/>
    <w:basedOn w:val="11"/>
    <w:semiHidden/>
    <w:rsid w:val="00FF1C0F"/>
    <w:pPr>
      <w:ind w:left="284"/>
    </w:pPr>
  </w:style>
  <w:style w:type="paragraph" w:styleId="11">
    <w:name w:val="index 1"/>
    <w:basedOn w:val="a"/>
    <w:semiHidden/>
    <w:rsid w:val="00FF1C0F"/>
    <w:pPr>
      <w:keepLines/>
      <w:spacing w:after="0"/>
    </w:pPr>
  </w:style>
  <w:style w:type="paragraph" w:customStyle="1" w:styleId="ZH">
    <w:name w:val="ZH"/>
    <w:rsid w:val="00FF1C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F1C0F"/>
    <w:pPr>
      <w:outlineLvl w:val="9"/>
    </w:pPr>
  </w:style>
  <w:style w:type="paragraph" w:styleId="23">
    <w:name w:val="List Number 2"/>
    <w:basedOn w:val="ac"/>
    <w:rsid w:val="00FF1C0F"/>
    <w:pPr>
      <w:ind w:left="851"/>
    </w:pPr>
  </w:style>
  <w:style w:type="character" w:styleId="ad">
    <w:name w:val="footnote reference"/>
    <w:basedOn w:val="a0"/>
    <w:semiHidden/>
    <w:rsid w:val="00FF1C0F"/>
    <w:rPr>
      <w:b/>
      <w:position w:val="6"/>
      <w:sz w:val="16"/>
    </w:rPr>
  </w:style>
  <w:style w:type="paragraph" w:styleId="ae">
    <w:name w:val="footnote text"/>
    <w:basedOn w:val="a"/>
    <w:semiHidden/>
    <w:rsid w:val="00FF1C0F"/>
    <w:pPr>
      <w:keepLines/>
      <w:spacing w:after="0"/>
      <w:ind w:left="454" w:hanging="454"/>
    </w:pPr>
    <w:rPr>
      <w:sz w:val="16"/>
    </w:rPr>
  </w:style>
  <w:style w:type="paragraph" w:customStyle="1" w:styleId="TAC">
    <w:name w:val="TAC"/>
    <w:basedOn w:val="TAL"/>
    <w:rsid w:val="00FF1C0F"/>
    <w:pPr>
      <w:jc w:val="center"/>
    </w:pPr>
  </w:style>
  <w:style w:type="paragraph" w:customStyle="1" w:styleId="TF">
    <w:name w:val="TF"/>
    <w:basedOn w:val="TH"/>
    <w:rsid w:val="00FF1C0F"/>
    <w:pPr>
      <w:keepNext w:val="0"/>
      <w:spacing w:before="0" w:after="240"/>
    </w:pPr>
  </w:style>
  <w:style w:type="paragraph" w:customStyle="1" w:styleId="NO">
    <w:name w:val="NO"/>
    <w:basedOn w:val="a"/>
    <w:link w:val="NOZchn"/>
    <w:qFormat/>
    <w:rsid w:val="00FF1C0F"/>
    <w:pPr>
      <w:keepLines/>
      <w:ind w:left="1135" w:hanging="851"/>
    </w:pPr>
  </w:style>
  <w:style w:type="paragraph" w:styleId="90">
    <w:name w:val="toc 9"/>
    <w:basedOn w:val="80"/>
    <w:semiHidden/>
    <w:rsid w:val="00FF1C0F"/>
    <w:pPr>
      <w:ind w:left="1418" w:hanging="1418"/>
    </w:pPr>
  </w:style>
  <w:style w:type="paragraph" w:customStyle="1" w:styleId="EX">
    <w:name w:val="EX"/>
    <w:basedOn w:val="a"/>
    <w:rsid w:val="00FF1C0F"/>
    <w:pPr>
      <w:keepLines/>
      <w:ind w:left="1702" w:hanging="1418"/>
    </w:pPr>
  </w:style>
  <w:style w:type="paragraph" w:customStyle="1" w:styleId="FP">
    <w:name w:val="FP"/>
    <w:basedOn w:val="a"/>
    <w:rsid w:val="00FF1C0F"/>
    <w:pPr>
      <w:spacing w:after="0"/>
    </w:pPr>
  </w:style>
  <w:style w:type="paragraph" w:customStyle="1" w:styleId="LD">
    <w:name w:val="LD"/>
    <w:rsid w:val="00FF1C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1C0F"/>
    <w:pPr>
      <w:spacing w:after="0"/>
    </w:pPr>
  </w:style>
  <w:style w:type="paragraph" w:customStyle="1" w:styleId="EW">
    <w:name w:val="EW"/>
    <w:basedOn w:val="EX"/>
    <w:rsid w:val="00FF1C0F"/>
    <w:pPr>
      <w:spacing w:after="0"/>
    </w:pPr>
  </w:style>
  <w:style w:type="paragraph" w:styleId="60">
    <w:name w:val="toc 6"/>
    <w:basedOn w:val="50"/>
    <w:next w:val="a"/>
    <w:semiHidden/>
    <w:rsid w:val="00FF1C0F"/>
    <w:pPr>
      <w:ind w:left="1985" w:hanging="1985"/>
    </w:pPr>
  </w:style>
  <w:style w:type="paragraph" w:styleId="70">
    <w:name w:val="toc 7"/>
    <w:basedOn w:val="60"/>
    <w:next w:val="a"/>
    <w:semiHidden/>
    <w:rsid w:val="00FF1C0F"/>
    <w:pPr>
      <w:ind w:left="2268" w:hanging="2268"/>
    </w:pPr>
  </w:style>
  <w:style w:type="paragraph" w:styleId="24">
    <w:name w:val="List Bullet 2"/>
    <w:basedOn w:val="af"/>
    <w:rsid w:val="00FF1C0F"/>
    <w:pPr>
      <w:ind w:left="851"/>
    </w:pPr>
  </w:style>
  <w:style w:type="paragraph" w:styleId="31">
    <w:name w:val="List Bullet 3"/>
    <w:basedOn w:val="24"/>
    <w:rsid w:val="00FF1C0F"/>
    <w:pPr>
      <w:ind w:left="1135"/>
    </w:pPr>
  </w:style>
  <w:style w:type="paragraph" w:styleId="ac">
    <w:name w:val="List Number"/>
    <w:basedOn w:val="af0"/>
    <w:rsid w:val="00FF1C0F"/>
  </w:style>
  <w:style w:type="paragraph" w:customStyle="1" w:styleId="EQ">
    <w:name w:val="EQ"/>
    <w:basedOn w:val="a"/>
    <w:next w:val="a"/>
    <w:rsid w:val="00FF1C0F"/>
    <w:pPr>
      <w:keepLines/>
      <w:tabs>
        <w:tab w:val="center" w:pos="4536"/>
        <w:tab w:val="right" w:pos="9072"/>
      </w:tabs>
    </w:pPr>
    <w:rPr>
      <w:noProof/>
    </w:rPr>
  </w:style>
  <w:style w:type="paragraph" w:customStyle="1" w:styleId="TH">
    <w:name w:val="TH"/>
    <w:basedOn w:val="a"/>
    <w:link w:val="THChar"/>
    <w:qFormat/>
    <w:rsid w:val="00FF1C0F"/>
    <w:pPr>
      <w:keepNext/>
      <w:keepLines/>
      <w:spacing w:before="60"/>
      <w:jc w:val="center"/>
    </w:pPr>
    <w:rPr>
      <w:rFonts w:ascii="Arial" w:hAnsi="Arial"/>
      <w:b/>
    </w:rPr>
  </w:style>
  <w:style w:type="paragraph" w:customStyle="1" w:styleId="NF">
    <w:name w:val="NF"/>
    <w:basedOn w:val="NO"/>
    <w:rsid w:val="00FF1C0F"/>
    <w:pPr>
      <w:keepNext/>
      <w:spacing w:after="0"/>
    </w:pPr>
    <w:rPr>
      <w:rFonts w:ascii="Arial" w:hAnsi="Arial"/>
      <w:sz w:val="18"/>
    </w:rPr>
  </w:style>
  <w:style w:type="paragraph" w:customStyle="1" w:styleId="PL">
    <w:name w:val="PL"/>
    <w:rsid w:val="00FF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1C0F"/>
    <w:pPr>
      <w:jc w:val="right"/>
    </w:pPr>
  </w:style>
  <w:style w:type="paragraph" w:customStyle="1" w:styleId="H6">
    <w:name w:val="H6"/>
    <w:basedOn w:val="5"/>
    <w:next w:val="a"/>
    <w:rsid w:val="00FF1C0F"/>
    <w:pPr>
      <w:ind w:left="1985" w:hanging="1985"/>
      <w:outlineLvl w:val="9"/>
    </w:pPr>
    <w:rPr>
      <w:sz w:val="20"/>
    </w:rPr>
  </w:style>
  <w:style w:type="paragraph" w:customStyle="1" w:styleId="TAN">
    <w:name w:val="TAN"/>
    <w:basedOn w:val="TAL"/>
    <w:rsid w:val="00FF1C0F"/>
    <w:pPr>
      <w:ind w:left="851" w:hanging="851"/>
    </w:pPr>
  </w:style>
  <w:style w:type="paragraph" w:customStyle="1" w:styleId="ZA">
    <w:name w:val="ZA"/>
    <w:rsid w:val="00FF1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1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1C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1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1C0F"/>
    <w:pPr>
      <w:framePr w:wrap="notBeside" w:y="16161"/>
    </w:pPr>
  </w:style>
  <w:style w:type="character" w:customStyle="1" w:styleId="ZGSM">
    <w:name w:val="ZGSM"/>
    <w:rsid w:val="00FF1C0F"/>
  </w:style>
  <w:style w:type="paragraph" w:styleId="25">
    <w:name w:val="List 2"/>
    <w:basedOn w:val="af0"/>
    <w:rsid w:val="00FF1C0F"/>
    <w:pPr>
      <w:ind w:left="851"/>
    </w:pPr>
  </w:style>
  <w:style w:type="paragraph" w:customStyle="1" w:styleId="ZG">
    <w:name w:val="ZG"/>
    <w:rsid w:val="00FF1C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FF1C0F"/>
    <w:pPr>
      <w:ind w:left="1135"/>
    </w:pPr>
  </w:style>
  <w:style w:type="paragraph" w:styleId="41">
    <w:name w:val="List 4"/>
    <w:basedOn w:val="32"/>
    <w:rsid w:val="00FF1C0F"/>
    <w:pPr>
      <w:ind w:left="1418"/>
    </w:pPr>
  </w:style>
  <w:style w:type="paragraph" w:styleId="51">
    <w:name w:val="List 5"/>
    <w:basedOn w:val="41"/>
    <w:rsid w:val="00FF1C0F"/>
    <w:pPr>
      <w:ind w:left="1702"/>
    </w:pPr>
  </w:style>
  <w:style w:type="paragraph" w:customStyle="1" w:styleId="EditorsNote">
    <w:name w:val="Editor's Note"/>
    <w:aliases w:val="EN"/>
    <w:basedOn w:val="NO"/>
    <w:link w:val="EditorsNoteChar"/>
    <w:qFormat/>
    <w:rsid w:val="00FF1C0F"/>
    <w:rPr>
      <w:color w:val="FF0000"/>
    </w:rPr>
  </w:style>
  <w:style w:type="paragraph" w:styleId="af0">
    <w:name w:val="List"/>
    <w:basedOn w:val="a"/>
    <w:rsid w:val="00FF1C0F"/>
    <w:pPr>
      <w:ind w:left="568" w:hanging="284"/>
    </w:pPr>
  </w:style>
  <w:style w:type="paragraph" w:styleId="af">
    <w:name w:val="List Bullet"/>
    <w:basedOn w:val="af0"/>
    <w:rsid w:val="00FF1C0F"/>
  </w:style>
  <w:style w:type="paragraph" w:styleId="42">
    <w:name w:val="List Bullet 4"/>
    <w:basedOn w:val="31"/>
    <w:rsid w:val="00FF1C0F"/>
    <w:pPr>
      <w:ind w:left="1418"/>
    </w:pPr>
  </w:style>
  <w:style w:type="paragraph" w:styleId="52">
    <w:name w:val="List Bullet 5"/>
    <w:basedOn w:val="42"/>
    <w:rsid w:val="00FF1C0F"/>
    <w:pPr>
      <w:ind w:left="1702"/>
    </w:pPr>
  </w:style>
  <w:style w:type="paragraph" w:customStyle="1" w:styleId="B1">
    <w:name w:val="B1"/>
    <w:basedOn w:val="af0"/>
    <w:link w:val="B1Char"/>
    <w:qFormat/>
    <w:rsid w:val="00FF1C0F"/>
  </w:style>
  <w:style w:type="paragraph" w:customStyle="1" w:styleId="B2">
    <w:name w:val="B2"/>
    <w:basedOn w:val="25"/>
    <w:link w:val="B2Char"/>
    <w:qFormat/>
    <w:rsid w:val="00FF1C0F"/>
  </w:style>
  <w:style w:type="paragraph" w:customStyle="1" w:styleId="B3">
    <w:name w:val="B3"/>
    <w:basedOn w:val="32"/>
    <w:link w:val="B3Car"/>
    <w:rsid w:val="00FF1C0F"/>
  </w:style>
  <w:style w:type="paragraph" w:customStyle="1" w:styleId="B4">
    <w:name w:val="B4"/>
    <w:basedOn w:val="41"/>
    <w:rsid w:val="00FF1C0F"/>
  </w:style>
  <w:style w:type="paragraph" w:customStyle="1" w:styleId="B5">
    <w:name w:val="B5"/>
    <w:basedOn w:val="51"/>
    <w:rsid w:val="00FF1C0F"/>
  </w:style>
  <w:style w:type="paragraph" w:styleId="af1">
    <w:name w:val="footer"/>
    <w:basedOn w:val="a4"/>
    <w:rsid w:val="00FF1C0F"/>
    <w:pPr>
      <w:jc w:val="center"/>
    </w:pPr>
    <w:rPr>
      <w:i/>
    </w:rPr>
  </w:style>
  <w:style w:type="paragraph" w:customStyle="1" w:styleId="ZTD">
    <w:name w:val="ZTD"/>
    <w:basedOn w:val="ZB"/>
    <w:rsid w:val="00FF1C0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CB2ECC"/>
    <w:rPr>
      <w:rFonts w:ascii="Arial" w:eastAsia="Times New Roman" w:hAnsi="Arial"/>
      <w:sz w:val="18"/>
      <w:lang w:val="en-GB" w:eastAsia="en-GB"/>
    </w:rPr>
  </w:style>
  <w:style w:type="character" w:customStyle="1" w:styleId="NOZchn">
    <w:name w:val="NO Zchn"/>
    <w:link w:val="NO"/>
    <w:qFormat/>
    <w:rsid w:val="005C5891"/>
    <w:rPr>
      <w:rFonts w:eastAsia="Times New Roman"/>
      <w:lang w:val="en-GB" w:eastAsia="en-GB"/>
    </w:rPr>
  </w:style>
  <w:style w:type="paragraph" w:styleId="af4">
    <w:name w:val="Revision"/>
    <w:hidden/>
    <w:uiPriority w:val="99"/>
    <w:semiHidden/>
    <w:rsid w:val="00660538"/>
    <w:rPr>
      <w:lang w:val="en-GB" w:eastAsia="en-GB"/>
    </w:rPr>
  </w:style>
  <w:style w:type="character" w:customStyle="1" w:styleId="12">
    <w:name w:val="未处理的提及1"/>
    <w:basedOn w:val="a0"/>
    <w:uiPriority w:val="99"/>
    <w:semiHidden/>
    <w:unhideWhenUsed/>
    <w:rsid w:val="00A4352C"/>
    <w:rPr>
      <w:color w:val="605E5C"/>
      <w:shd w:val="clear" w:color="auto" w:fill="E1DFDD"/>
    </w:rPr>
  </w:style>
  <w:style w:type="character" w:customStyle="1" w:styleId="B1Char">
    <w:name w:val="B1 Char"/>
    <w:basedOn w:val="a0"/>
    <w:link w:val="B1"/>
    <w:qFormat/>
    <w:locked/>
    <w:rsid w:val="0083745A"/>
    <w:rPr>
      <w:rFonts w:eastAsia="Times New Roman"/>
      <w:lang w:val="en-GB" w:eastAsia="en-GB"/>
    </w:rPr>
  </w:style>
  <w:style w:type="character" w:customStyle="1" w:styleId="B3Car">
    <w:name w:val="B3 Car"/>
    <w:link w:val="B3"/>
    <w:locked/>
    <w:rsid w:val="00226990"/>
    <w:rPr>
      <w:rFonts w:eastAsia="Times New Roman"/>
      <w:lang w:val="en-GB" w:eastAsia="en-GB"/>
    </w:rPr>
  </w:style>
  <w:style w:type="character" w:customStyle="1" w:styleId="B2Char">
    <w:name w:val="B2 Char"/>
    <w:link w:val="B2"/>
    <w:qFormat/>
    <w:locked/>
    <w:rsid w:val="004B7022"/>
    <w:rPr>
      <w:rFonts w:eastAsia="Times New Roman"/>
      <w:lang w:val="en-GB" w:eastAsia="en-GB"/>
    </w:rPr>
  </w:style>
  <w:style w:type="character" w:customStyle="1" w:styleId="CRCoverPageZchn">
    <w:name w:val="CR Cover Page Zchn"/>
    <w:link w:val="CRCoverPage"/>
    <w:locked/>
    <w:rsid w:val="00E66C7D"/>
    <w:rPr>
      <w:rFonts w:ascii="Arial" w:hAnsi="Arial"/>
      <w:lang w:val="en-GB" w:eastAsia="en-US"/>
    </w:rPr>
  </w:style>
  <w:style w:type="paragraph" w:customStyle="1" w:styleId="Guidance">
    <w:name w:val="Guidance"/>
    <w:basedOn w:val="a"/>
    <w:rsid w:val="000440B9"/>
    <w:rPr>
      <w:rFonts w:eastAsiaTheme="minorEastAsia"/>
      <w:i/>
      <w:color w:val="000000"/>
      <w:lang w:eastAsia="ja-JP"/>
    </w:rPr>
  </w:style>
  <w:style w:type="character" w:customStyle="1" w:styleId="EditorsNoteChar">
    <w:name w:val="Editor's Note Char"/>
    <w:aliases w:val="EN Char"/>
    <w:link w:val="EditorsNote"/>
    <w:qFormat/>
    <w:rsid w:val="00964A3C"/>
    <w:rPr>
      <w:rFonts w:eastAsia="Times New Roman"/>
      <w:color w:val="FF0000"/>
      <w:lang w:val="en-GB" w:eastAsia="en-GB"/>
    </w:rPr>
  </w:style>
  <w:style w:type="character" w:customStyle="1" w:styleId="THChar">
    <w:name w:val="TH Char"/>
    <w:link w:val="TH"/>
    <w:qFormat/>
    <w:rsid w:val="00BD0404"/>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1578710">
      <w:bodyDiv w:val="1"/>
      <w:marLeft w:val="0"/>
      <w:marRight w:val="0"/>
      <w:marTop w:val="0"/>
      <w:marBottom w:val="0"/>
      <w:divBdr>
        <w:top w:val="none" w:sz="0" w:space="0" w:color="auto"/>
        <w:left w:val="none" w:sz="0" w:space="0" w:color="auto"/>
        <w:bottom w:val="none" w:sz="0" w:space="0" w:color="auto"/>
        <w:right w:val="none" w:sz="0" w:space="0" w:color="auto"/>
      </w:divBdr>
    </w:div>
    <w:div w:id="916793241">
      <w:bodyDiv w:val="1"/>
      <w:marLeft w:val="0"/>
      <w:marRight w:val="0"/>
      <w:marTop w:val="0"/>
      <w:marBottom w:val="0"/>
      <w:divBdr>
        <w:top w:val="none" w:sz="0" w:space="0" w:color="auto"/>
        <w:left w:val="none" w:sz="0" w:space="0" w:color="auto"/>
        <w:bottom w:val="none" w:sz="0" w:space="0" w:color="auto"/>
        <w:right w:val="none" w:sz="0" w:space="0" w:color="auto"/>
      </w:divBdr>
    </w:div>
    <w:div w:id="973019661">
      <w:bodyDiv w:val="1"/>
      <w:marLeft w:val="0"/>
      <w:marRight w:val="0"/>
      <w:marTop w:val="0"/>
      <w:marBottom w:val="0"/>
      <w:divBdr>
        <w:top w:val="none" w:sz="0" w:space="0" w:color="auto"/>
        <w:left w:val="none" w:sz="0" w:space="0" w:color="auto"/>
        <w:bottom w:val="none" w:sz="0" w:space="0" w:color="auto"/>
        <w:right w:val="none" w:sz="0" w:space="0" w:color="auto"/>
      </w:divBdr>
    </w:div>
    <w:div w:id="1310940242">
      <w:bodyDiv w:val="1"/>
      <w:marLeft w:val="0"/>
      <w:marRight w:val="0"/>
      <w:marTop w:val="0"/>
      <w:marBottom w:val="0"/>
      <w:divBdr>
        <w:top w:val="none" w:sz="0" w:space="0" w:color="auto"/>
        <w:left w:val="none" w:sz="0" w:space="0" w:color="auto"/>
        <w:bottom w:val="none" w:sz="0" w:space="0" w:color="auto"/>
        <w:right w:val="none" w:sz="0" w:space="0" w:color="auto"/>
      </w:divBdr>
    </w:div>
    <w:div w:id="1337733827">
      <w:bodyDiv w:val="1"/>
      <w:marLeft w:val="0"/>
      <w:marRight w:val="0"/>
      <w:marTop w:val="0"/>
      <w:marBottom w:val="0"/>
      <w:divBdr>
        <w:top w:val="none" w:sz="0" w:space="0" w:color="auto"/>
        <w:left w:val="none" w:sz="0" w:space="0" w:color="auto"/>
        <w:bottom w:val="none" w:sz="0" w:space="0" w:color="auto"/>
        <w:right w:val="none" w:sz="0" w:space="0" w:color="auto"/>
      </w:divBdr>
    </w:div>
    <w:div w:id="1340308230">
      <w:bodyDiv w:val="1"/>
      <w:marLeft w:val="0"/>
      <w:marRight w:val="0"/>
      <w:marTop w:val="0"/>
      <w:marBottom w:val="0"/>
      <w:divBdr>
        <w:top w:val="none" w:sz="0" w:space="0" w:color="auto"/>
        <w:left w:val="none" w:sz="0" w:space="0" w:color="auto"/>
        <w:bottom w:val="none" w:sz="0" w:space="0" w:color="auto"/>
        <w:right w:val="none" w:sz="0" w:space="0" w:color="auto"/>
      </w:divBdr>
    </w:div>
    <w:div w:id="1382631952">
      <w:bodyDiv w:val="1"/>
      <w:marLeft w:val="0"/>
      <w:marRight w:val="0"/>
      <w:marTop w:val="0"/>
      <w:marBottom w:val="0"/>
      <w:divBdr>
        <w:top w:val="none" w:sz="0" w:space="0" w:color="auto"/>
        <w:left w:val="none" w:sz="0" w:space="0" w:color="auto"/>
        <w:bottom w:val="none" w:sz="0" w:space="0" w:color="auto"/>
        <w:right w:val="none" w:sz="0" w:space="0" w:color="auto"/>
      </w:divBdr>
    </w:div>
    <w:div w:id="139107517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2364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sa/WG2_Arch/TSGS2_153E_Electronic_2022-10/Docs/S2-2208493.zip" TargetMode="External"/><Relationship Id="rId4" Type="http://schemas.microsoft.com/office/2007/relationships/stylesWithEffects" Target="stylesWithEffects.xml"/><Relationship Id="rId9" Type="http://schemas.openxmlformats.org/officeDocument/2006/relationships/hyperlink" Target="https://www.3gpp.org/ftp/tsg_sa/TSG_SA/TSGS_97E_Electronic_2022-09/Docs/SP-2208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FF1E9-EAE0-45FD-8A6B-D550A6C0F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4714</Words>
  <Characters>26875</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31526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CATT-dxy</cp:lastModifiedBy>
  <cp:revision>4</cp:revision>
  <cp:lastPrinted>2000-02-29T10:31:00Z</cp:lastPrinted>
  <dcterms:created xsi:type="dcterms:W3CDTF">2022-11-04T05:57:00Z</dcterms:created>
  <dcterms:modified xsi:type="dcterms:W3CDTF">2022-11-07T09:04:00Z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